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D6B04F" w14:textId="77777777" w:rsidR="00F719D5" w:rsidRPr="00672479" w:rsidRDefault="00CA6763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i w:val="0"/>
          <w:iCs/>
          <w:sz w:val="22"/>
          <w:szCs w:val="22"/>
          <w:lang w:val="uk-UA"/>
        </w:rPr>
      </w:pPr>
      <w:r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</w:t>
      </w:r>
    </w:p>
    <w:p w14:paraId="672A6659" w14:textId="77777777" w:rsidR="00A01018" w:rsidRPr="00672479" w:rsidRDefault="00A01018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0A37501D" w14:textId="77777777" w:rsidR="00A01018" w:rsidRPr="00672479" w:rsidRDefault="00A01018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5DAB6C7B" w14:textId="77777777" w:rsidR="00A01018" w:rsidRPr="00672479" w:rsidRDefault="00A01018" w:rsidP="00515E0B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02EB378F" w14:textId="77777777" w:rsidR="00A01018" w:rsidRPr="00672479" w:rsidRDefault="00A01018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75567514" w14:textId="77777777" w:rsidR="00F74B1B" w:rsidRPr="00672479" w:rsidRDefault="00C31BAD" w:rsidP="00C31BAD">
      <w:pPr>
        <w:pStyle w:val="Twordnormal"/>
        <w:tabs>
          <w:tab w:val="left" w:pos="284"/>
        </w:tabs>
        <w:ind w:firstLine="0"/>
        <w:jc w:val="center"/>
        <w:rPr>
          <w:rFonts w:ascii="Times New Roman" w:hAnsi="Times New Roman"/>
          <w:i w:val="0"/>
          <w:iCs/>
          <w:sz w:val="22"/>
          <w:szCs w:val="22"/>
          <w:lang w:val="uk-UA"/>
        </w:rPr>
      </w:pPr>
      <w:r w:rsidRPr="008336E2">
        <w:rPr>
          <w:rFonts w:ascii="Times New Roman" w:hAnsi="Times New Roman"/>
          <w:i w:val="0"/>
          <w:iCs/>
          <w:sz w:val="22"/>
          <w:szCs w:val="22"/>
        </w:rPr>
        <w:t xml:space="preserve">                                                                                                        </w:t>
      </w:r>
      <w:r w:rsidR="00CA727E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ЗАТВЕРДЖУ</w:t>
      </w:r>
      <w:r w:rsidR="0039704B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Ю</w:t>
      </w:r>
      <w:r w:rsidR="00F719D5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:</w:t>
      </w:r>
    </w:p>
    <w:p w14:paraId="6A05A809" w14:textId="77777777" w:rsidR="0039704B" w:rsidRPr="00672479" w:rsidRDefault="0039704B" w:rsidP="00424FA6">
      <w:pPr>
        <w:pStyle w:val="Twordnormal"/>
        <w:tabs>
          <w:tab w:val="left" w:pos="284"/>
        </w:tabs>
        <w:ind w:firstLine="0"/>
        <w:jc w:val="right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5A39BBE3" w14:textId="77777777" w:rsidR="00F719D5" w:rsidRPr="00672479" w:rsidRDefault="00F719D5" w:rsidP="00515E0B">
      <w:pPr>
        <w:pStyle w:val="Twordnormal"/>
        <w:tabs>
          <w:tab w:val="left" w:pos="284"/>
        </w:tabs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3778438F" w14:textId="77777777" w:rsidR="00CA58B8" w:rsidRPr="00672479" w:rsidRDefault="00C31BAD" w:rsidP="00C31BAD">
      <w:pPr>
        <w:pStyle w:val="Twordnormal"/>
        <w:tabs>
          <w:tab w:val="left" w:pos="284"/>
        </w:tabs>
        <w:ind w:firstLine="0"/>
        <w:jc w:val="center"/>
        <w:rPr>
          <w:rFonts w:ascii="Times New Roman" w:hAnsi="Times New Roman"/>
          <w:i w:val="0"/>
          <w:iCs/>
          <w:sz w:val="22"/>
          <w:szCs w:val="22"/>
          <w:lang w:val="uk-UA"/>
        </w:rPr>
      </w:pPr>
      <w:r w:rsidRPr="008336E2">
        <w:rPr>
          <w:rFonts w:ascii="Times New Roman" w:hAnsi="Times New Roman"/>
          <w:i w:val="0"/>
          <w:iCs/>
          <w:sz w:val="22"/>
          <w:szCs w:val="22"/>
        </w:rPr>
        <w:t xml:space="preserve">                                                                                           </w:t>
      </w:r>
      <w:r w:rsidR="00CA727E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__________   </w:t>
      </w:r>
      <w:r w:rsidR="00073E5C">
        <w:rPr>
          <w:rFonts w:ascii="Times New Roman" w:hAnsi="Times New Roman"/>
          <w:i w:val="0"/>
          <w:iCs/>
          <w:sz w:val="22"/>
          <w:szCs w:val="22"/>
          <w:lang w:val="uk-UA"/>
        </w:rPr>
        <w:t>Ю.М Гук</w:t>
      </w:r>
    </w:p>
    <w:p w14:paraId="64BAE9B7" w14:textId="77777777" w:rsidR="00F719D5" w:rsidRPr="00672479" w:rsidRDefault="00CA58B8" w:rsidP="00424FA6">
      <w:pPr>
        <w:pStyle w:val="Twordnormal"/>
        <w:tabs>
          <w:tab w:val="left" w:pos="284"/>
        </w:tabs>
        <w:spacing w:line="360" w:lineRule="auto"/>
        <w:ind w:firstLine="0"/>
        <w:jc w:val="left"/>
        <w:rPr>
          <w:rFonts w:ascii="Times New Roman" w:hAnsi="Times New Roman"/>
          <w:iCs/>
          <w:sz w:val="22"/>
          <w:szCs w:val="22"/>
          <w:lang w:val="uk-UA"/>
        </w:rPr>
      </w:pPr>
      <w:r w:rsidRPr="00672479">
        <w:rPr>
          <w:rFonts w:ascii="Times New Roman" w:hAnsi="Times New Roman"/>
          <w:iCs/>
          <w:sz w:val="22"/>
          <w:szCs w:val="22"/>
          <w:lang w:val="uk-UA"/>
        </w:rPr>
        <w:t xml:space="preserve">                                                                                                                              </w:t>
      </w:r>
    </w:p>
    <w:p w14:paraId="41C8F396" w14:textId="77777777" w:rsidR="00F719D5" w:rsidRPr="00672479" w:rsidRDefault="00F719D5" w:rsidP="00424FA6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72A3D3EC" w14:textId="77777777" w:rsidR="00B7725C" w:rsidRPr="00672479" w:rsidRDefault="00B7725C" w:rsidP="00424FA6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0D0B940D" w14:textId="77777777" w:rsidR="00F719D5" w:rsidRPr="00672479" w:rsidRDefault="00F719D5" w:rsidP="00424FA6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7743DD6A" w14:textId="7A4D5ABD" w:rsidR="001A2E21" w:rsidRPr="00672479" w:rsidRDefault="001A2E21" w:rsidP="00424FA6">
      <w:pPr>
        <w:tabs>
          <w:tab w:val="left" w:pos="284"/>
        </w:tabs>
        <w:spacing w:line="360" w:lineRule="auto"/>
        <w:jc w:val="center"/>
        <w:rPr>
          <w:b/>
          <w:bCs/>
          <w:kern w:val="28"/>
          <w:sz w:val="32"/>
          <w:szCs w:val="32"/>
          <w:lang w:val="uk-UA" w:eastAsia="en-US"/>
        </w:rPr>
      </w:pPr>
      <w:r w:rsidRPr="00672479">
        <w:rPr>
          <w:b/>
          <w:bCs/>
          <w:kern w:val="28"/>
          <w:sz w:val="32"/>
          <w:szCs w:val="32"/>
          <w:lang w:val="uk-UA" w:eastAsia="en-US"/>
        </w:rPr>
        <w:t>«</w:t>
      </w:r>
      <w:bookmarkStart w:id="0" w:name="_Hlk91590115"/>
      <w:r w:rsidR="00447E2C">
        <w:rPr>
          <w:b/>
          <w:bCs/>
          <w:kern w:val="28"/>
          <w:sz w:val="32"/>
          <w:szCs w:val="32"/>
          <w:lang w:val="uk-UA" w:eastAsia="en-US"/>
        </w:rPr>
        <w:t>Встановлення</w:t>
      </w:r>
      <w:r w:rsidR="00515E0B">
        <w:rPr>
          <w:b/>
          <w:bCs/>
          <w:kern w:val="28"/>
          <w:sz w:val="32"/>
          <w:szCs w:val="32"/>
          <w:lang w:val="uk-UA" w:eastAsia="en-US"/>
        </w:rPr>
        <w:t xml:space="preserve"> </w:t>
      </w:r>
      <w:bookmarkEnd w:id="0"/>
      <w:r w:rsidR="005E3012">
        <w:rPr>
          <w:b/>
          <w:bCs/>
          <w:kern w:val="28"/>
          <w:sz w:val="32"/>
          <w:szCs w:val="32"/>
          <w:lang w:val="uk-UA" w:eastAsia="en-US"/>
        </w:rPr>
        <w:t>додатково</w:t>
      </w:r>
      <w:r w:rsidR="00245FB5">
        <w:rPr>
          <w:b/>
          <w:bCs/>
          <w:kern w:val="28"/>
          <w:sz w:val="32"/>
          <w:szCs w:val="32"/>
          <w:lang w:val="uk-UA" w:eastAsia="en-US"/>
        </w:rPr>
        <w:t xml:space="preserve">ї ємності </w:t>
      </w:r>
      <w:r w:rsidR="00D67592">
        <w:rPr>
          <w:b/>
          <w:bCs/>
          <w:kern w:val="28"/>
          <w:sz w:val="32"/>
          <w:szCs w:val="32"/>
          <w:lang w:val="uk-UA" w:eastAsia="en-US"/>
        </w:rPr>
        <w:t>для задачі хмелю</w:t>
      </w:r>
      <w:r w:rsidR="005E3012">
        <w:rPr>
          <w:b/>
          <w:bCs/>
          <w:kern w:val="28"/>
          <w:sz w:val="32"/>
          <w:szCs w:val="32"/>
          <w:lang w:val="uk-UA" w:eastAsia="en-US"/>
        </w:rPr>
        <w:t xml:space="preserve"> на СВК</w:t>
      </w:r>
      <w:r w:rsidRPr="00672479">
        <w:rPr>
          <w:b/>
          <w:bCs/>
          <w:kern w:val="28"/>
          <w:sz w:val="32"/>
          <w:szCs w:val="32"/>
          <w:lang w:val="uk-UA" w:eastAsia="en-US"/>
        </w:rPr>
        <w:t>»</w:t>
      </w:r>
    </w:p>
    <w:p w14:paraId="7081E703" w14:textId="77777777" w:rsidR="00F719D5" w:rsidRPr="00672479" w:rsidRDefault="0037711D" w:rsidP="00424FA6">
      <w:pPr>
        <w:tabs>
          <w:tab w:val="left" w:pos="284"/>
        </w:tabs>
        <w:spacing w:line="360" w:lineRule="auto"/>
        <w:jc w:val="center"/>
        <w:rPr>
          <w:b/>
          <w:i/>
          <w:iCs/>
          <w:sz w:val="22"/>
          <w:szCs w:val="22"/>
          <w:lang w:val="uk-UA"/>
        </w:rPr>
      </w:pPr>
      <w:r w:rsidRPr="00672479">
        <w:rPr>
          <w:sz w:val="22"/>
          <w:szCs w:val="22"/>
          <w:lang w:val="uk-UA" w:eastAsia="en-US"/>
        </w:rPr>
        <w:t>П</w:t>
      </w:r>
      <w:r w:rsidR="00166A9A" w:rsidRPr="00672479">
        <w:rPr>
          <w:sz w:val="22"/>
          <w:szCs w:val="22"/>
          <w:lang w:val="uk-UA" w:eastAsia="en-US"/>
        </w:rPr>
        <w:t>р</w:t>
      </w:r>
      <w:r w:rsidRPr="00672479">
        <w:rPr>
          <w:sz w:val="22"/>
          <w:szCs w:val="22"/>
          <w:lang w:val="uk-UA" w:eastAsia="en-US"/>
        </w:rPr>
        <w:t>АТ «</w:t>
      </w:r>
      <w:proofErr w:type="spellStart"/>
      <w:r w:rsidRPr="00672479">
        <w:rPr>
          <w:sz w:val="22"/>
          <w:szCs w:val="22"/>
          <w:lang w:val="uk-UA" w:eastAsia="en-US"/>
        </w:rPr>
        <w:t>Кар</w:t>
      </w:r>
      <w:r w:rsidR="00861BBE" w:rsidRPr="00672479">
        <w:rPr>
          <w:sz w:val="22"/>
          <w:szCs w:val="22"/>
          <w:lang w:val="uk-UA" w:eastAsia="en-US"/>
        </w:rPr>
        <w:t>лсберг</w:t>
      </w:r>
      <w:proofErr w:type="spellEnd"/>
      <w:r w:rsidR="00861BBE" w:rsidRPr="00672479">
        <w:rPr>
          <w:sz w:val="22"/>
          <w:szCs w:val="22"/>
          <w:lang w:val="uk-UA" w:eastAsia="en-US"/>
        </w:rPr>
        <w:t xml:space="preserve"> Україна» </w:t>
      </w:r>
      <w:r w:rsidR="00194688" w:rsidRPr="00672479">
        <w:rPr>
          <w:sz w:val="22"/>
          <w:szCs w:val="22"/>
          <w:lang w:val="uk-UA" w:eastAsia="en-US"/>
        </w:rPr>
        <w:t>філії «Львівська пивоварня»</w:t>
      </w:r>
    </w:p>
    <w:p w14:paraId="0E27B00A" w14:textId="77777777" w:rsidR="00F74B1B" w:rsidRPr="00672479" w:rsidRDefault="00F74B1B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60061E4C" w14:textId="77777777" w:rsidR="00B7725C" w:rsidRPr="00672479" w:rsidRDefault="00B7725C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44EAFD9C" w14:textId="77777777" w:rsidR="00B7725C" w:rsidRPr="00672479" w:rsidRDefault="00B7725C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4B94D5A5" w14:textId="77777777" w:rsidR="00CC47BB" w:rsidRPr="00672479" w:rsidRDefault="00CC47BB" w:rsidP="00424FA6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3DEEC669" w14:textId="77777777" w:rsidR="00B7725C" w:rsidRPr="00672479" w:rsidRDefault="00B7725C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3656B9AB" w14:textId="77777777" w:rsidR="00B7725C" w:rsidRPr="00672479" w:rsidRDefault="00B7725C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45FB0818" w14:textId="77777777" w:rsidR="00B7725C" w:rsidRPr="00672479" w:rsidRDefault="00B7725C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049F31CB" w14:textId="77777777" w:rsidR="00B7725C" w:rsidRPr="00672479" w:rsidRDefault="00B7725C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53128261" w14:textId="77777777" w:rsidR="00FF04DC" w:rsidRPr="00672479" w:rsidRDefault="00FF04DC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62486C05" w14:textId="77777777" w:rsidR="0035312F" w:rsidRPr="00F9728C" w:rsidRDefault="0035312F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</w:rPr>
      </w:pPr>
    </w:p>
    <w:p w14:paraId="4101652C" w14:textId="77777777" w:rsidR="00CA727E" w:rsidRPr="00672479" w:rsidRDefault="00CA727E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4B99056E" w14:textId="77777777" w:rsidR="00CA727E" w:rsidRPr="00672479" w:rsidRDefault="00CA727E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1299C43A" w14:textId="77777777" w:rsidR="0035312F" w:rsidRPr="00672479" w:rsidRDefault="0035312F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3E59BA95" w14:textId="77777777" w:rsidR="00A01018" w:rsidRPr="00672479" w:rsidRDefault="00CA727E" w:rsidP="00424FA6">
      <w:pPr>
        <w:pStyle w:val="Twordnormal"/>
        <w:tabs>
          <w:tab w:val="left" w:pos="284"/>
        </w:tabs>
        <w:spacing w:line="360" w:lineRule="auto"/>
        <w:ind w:firstLine="0"/>
        <w:jc w:val="center"/>
        <w:rPr>
          <w:rFonts w:ascii="Times New Roman" w:hAnsi="Times New Roman"/>
          <w:i w:val="0"/>
          <w:iCs/>
          <w:sz w:val="22"/>
          <w:szCs w:val="22"/>
          <w:lang w:val="uk-UA"/>
        </w:rPr>
      </w:pPr>
      <w:proofErr w:type="spellStart"/>
      <w:r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м</w:t>
      </w:r>
      <w:r w:rsidR="00EB1201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.</w:t>
      </w:r>
      <w:r w:rsidR="00F2409D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Львів</w:t>
      </w:r>
      <w:proofErr w:type="spellEnd"/>
      <w:r w:rsidR="00F2409D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</w:t>
      </w:r>
      <w:r w:rsidR="00166A9A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-</w:t>
      </w:r>
      <w:r w:rsidR="00F2409D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</w:t>
      </w:r>
      <w:r w:rsidR="00166A9A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20</w:t>
      </w:r>
      <w:r w:rsidR="00956EF0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2</w:t>
      </w:r>
      <w:r w:rsidR="00A92305">
        <w:rPr>
          <w:rFonts w:ascii="Times New Roman" w:hAnsi="Times New Roman"/>
          <w:i w:val="0"/>
          <w:iCs/>
          <w:sz w:val="22"/>
          <w:szCs w:val="22"/>
          <w:lang w:val="uk-UA"/>
        </w:rPr>
        <w:t>6</w:t>
      </w:r>
    </w:p>
    <w:p w14:paraId="34001320" w14:textId="77777777" w:rsidR="00D41491" w:rsidRPr="00973BB3" w:rsidRDefault="006865C3" w:rsidP="00FC4240">
      <w:pPr>
        <w:tabs>
          <w:tab w:val="left" w:pos="284"/>
        </w:tabs>
        <w:spacing w:line="360" w:lineRule="auto"/>
        <w:outlineLvl w:val="0"/>
        <w:rPr>
          <w:rStyle w:val="af0"/>
          <w:rFonts w:ascii="Times New Roman" w:hAnsi="Times New Roman"/>
          <w:sz w:val="22"/>
          <w:szCs w:val="22"/>
          <w:lang w:val="uk-UA" w:eastAsia="en-US"/>
        </w:rPr>
      </w:pPr>
      <w:r w:rsidRPr="00672479">
        <w:rPr>
          <w:b/>
          <w:i/>
          <w:iCs/>
          <w:sz w:val="22"/>
          <w:szCs w:val="22"/>
          <w:lang w:val="uk-UA"/>
        </w:rPr>
        <w:br w:type="page"/>
      </w:r>
      <w:r w:rsidR="00D41491" w:rsidRPr="00672479">
        <w:rPr>
          <w:rStyle w:val="af0"/>
          <w:rFonts w:ascii="Times New Roman" w:hAnsi="Times New Roman"/>
          <w:sz w:val="22"/>
          <w:szCs w:val="22"/>
          <w:lang w:val="uk-UA" w:eastAsia="en-US"/>
        </w:rPr>
        <w:lastRenderedPageBreak/>
        <w:t>1</w:t>
      </w:r>
      <w:r w:rsidR="00D41491" w:rsidRPr="00973BB3">
        <w:rPr>
          <w:rStyle w:val="af0"/>
          <w:rFonts w:ascii="Times New Roman" w:hAnsi="Times New Roman"/>
          <w:sz w:val="22"/>
          <w:szCs w:val="22"/>
          <w:lang w:val="uk-UA" w:eastAsia="en-US"/>
        </w:rPr>
        <w:t>. Загальні відомості.</w:t>
      </w:r>
    </w:p>
    <w:p w14:paraId="0CB5A62E" w14:textId="77777777" w:rsidR="00D41491" w:rsidRPr="00973BB3" w:rsidRDefault="00F27498" w:rsidP="00FC4240">
      <w:pPr>
        <w:numPr>
          <w:ilvl w:val="1"/>
          <w:numId w:val="2"/>
        </w:numPr>
        <w:tabs>
          <w:tab w:val="left" w:pos="284"/>
        </w:tabs>
        <w:spacing w:line="360" w:lineRule="auto"/>
        <w:ind w:left="0" w:firstLine="0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>Область застосування.</w:t>
      </w:r>
    </w:p>
    <w:p w14:paraId="1CE73296" w14:textId="75A60CA6" w:rsidR="00D41491" w:rsidRPr="00973BB3" w:rsidRDefault="00D41491" w:rsidP="00447E2C">
      <w:pPr>
        <w:tabs>
          <w:tab w:val="left" w:pos="284"/>
        </w:tabs>
        <w:spacing w:line="360" w:lineRule="auto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973BB3">
        <w:rPr>
          <w:rStyle w:val="longtext"/>
          <w:bCs/>
          <w:color w:val="222222"/>
          <w:sz w:val="22"/>
          <w:szCs w:val="22"/>
          <w:lang w:val="uk-UA"/>
        </w:rPr>
        <w:t>Дане технічне завдання містить основні вимоги до виконання робіт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8336E2">
        <w:rPr>
          <w:rStyle w:val="longtext"/>
          <w:bCs/>
          <w:color w:val="222222"/>
          <w:sz w:val="22"/>
          <w:szCs w:val="22"/>
          <w:lang w:val="uk-UA"/>
        </w:rPr>
        <w:t xml:space="preserve">по </w:t>
      </w:r>
      <w:proofErr w:type="spellStart"/>
      <w:r w:rsidR="008336E2">
        <w:rPr>
          <w:rStyle w:val="longtext"/>
          <w:bCs/>
          <w:color w:val="222222"/>
          <w:sz w:val="22"/>
          <w:szCs w:val="22"/>
          <w:lang w:val="uk-UA"/>
        </w:rPr>
        <w:t>проекту</w:t>
      </w:r>
      <w:proofErr w:type="spellEnd"/>
      <w:r w:rsidR="008336E2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D67592">
        <w:rPr>
          <w:rStyle w:val="longtext"/>
          <w:bCs/>
          <w:color w:val="222222"/>
          <w:sz w:val="22"/>
          <w:szCs w:val="22"/>
          <w:lang w:val="uk-UA"/>
        </w:rPr>
        <w:t>«</w:t>
      </w:r>
      <w:r w:rsidR="00D67592" w:rsidRPr="00D67592">
        <w:rPr>
          <w:rStyle w:val="longtext"/>
          <w:color w:val="222222"/>
          <w:sz w:val="22"/>
          <w:szCs w:val="22"/>
          <w:lang w:val="uk-UA"/>
        </w:rPr>
        <w:t>Встановлення додаткової ємності для задачі хмелю на СВК</w:t>
      </w:r>
      <w:r w:rsidR="00D67592">
        <w:rPr>
          <w:rStyle w:val="longtext"/>
          <w:color w:val="222222"/>
          <w:sz w:val="22"/>
          <w:szCs w:val="22"/>
          <w:lang w:val="uk-UA"/>
        </w:rPr>
        <w:t>»</w:t>
      </w:r>
      <w:r w:rsidR="00447E2C" w:rsidRPr="00973BB3">
        <w:rPr>
          <w:rStyle w:val="longtext"/>
          <w:bCs/>
          <w:color w:val="222222"/>
          <w:sz w:val="22"/>
          <w:szCs w:val="22"/>
          <w:lang w:val="uk-UA"/>
        </w:rPr>
        <w:t>.</w:t>
      </w:r>
      <w:r w:rsidR="00FC4240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Pr="00973BB3">
        <w:rPr>
          <w:rStyle w:val="longtext"/>
          <w:bCs/>
          <w:color w:val="222222"/>
          <w:sz w:val="22"/>
          <w:szCs w:val="22"/>
          <w:lang w:val="uk-UA"/>
        </w:rPr>
        <w:t xml:space="preserve">Найменування та адреси підприємства – </w:t>
      </w:r>
      <w:proofErr w:type="spellStart"/>
      <w:r w:rsidRPr="00973BB3">
        <w:rPr>
          <w:rStyle w:val="longtext"/>
          <w:bCs/>
          <w:color w:val="222222"/>
          <w:sz w:val="22"/>
          <w:szCs w:val="22"/>
          <w:lang w:val="uk-UA"/>
        </w:rPr>
        <w:t>ПІДРЯДНИКа</w:t>
      </w:r>
      <w:proofErr w:type="spellEnd"/>
      <w:r w:rsidRPr="00973BB3">
        <w:rPr>
          <w:rStyle w:val="longtext"/>
          <w:bCs/>
          <w:color w:val="222222"/>
          <w:sz w:val="22"/>
          <w:szCs w:val="22"/>
          <w:lang w:val="uk-UA"/>
        </w:rPr>
        <w:t xml:space="preserve"> визначається за результатами вибору підрядної організації на тендерній основі.</w:t>
      </w:r>
    </w:p>
    <w:p w14:paraId="13D4A4A1" w14:textId="77777777" w:rsidR="00D41491" w:rsidRPr="00973BB3" w:rsidRDefault="00FC4240" w:rsidP="00FC4240">
      <w:pPr>
        <w:numPr>
          <w:ilvl w:val="1"/>
          <w:numId w:val="2"/>
        </w:numPr>
        <w:tabs>
          <w:tab w:val="left" w:pos="284"/>
        </w:tabs>
        <w:spacing w:line="360" w:lineRule="auto"/>
        <w:ind w:left="0" w:firstLine="0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>Найменування та адресу підприємства - ЗАМОВНИКА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br/>
        <w:t xml:space="preserve">Підприємство - ЗАМОВНИК: 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>ПРИВАТ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>НЕ АКЦІОНЕРНЕ ТОВАРИСТВО «КАРЛСБЕРГ УКРАЇНА»</w:t>
      </w:r>
      <w:r w:rsidR="00194688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ФІЛІЯ «ЛЬВІВСЬКА ПИВОВАРНЯ», 79007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м. </w:t>
      </w:r>
      <w:r w:rsidR="00194688" w:rsidRPr="00973BB3">
        <w:rPr>
          <w:rStyle w:val="longtext"/>
          <w:bCs/>
          <w:color w:val="222222"/>
          <w:sz w:val="22"/>
          <w:szCs w:val="22"/>
          <w:lang w:val="uk-UA"/>
        </w:rPr>
        <w:t xml:space="preserve">Львів, </w:t>
      </w:r>
      <w:proofErr w:type="spellStart"/>
      <w:r w:rsidR="00194688" w:rsidRPr="00973BB3">
        <w:rPr>
          <w:rStyle w:val="longtext"/>
          <w:bCs/>
          <w:color w:val="222222"/>
          <w:sz w:val="22"/>
          <w:szCs w:val="22"/>
          <w:lang w:val="uk-UA"/>
        </w:rPr>
        <w:t>вул.Клепарівська</w:t>
      </w:r>
      <w:proofErr w:type="spellEnd"/>
      <w:r w:rsidR="00194688" w:rsidRPr="00973BB3">
        <w:rPr>
          <w:rStyle w:val="longtext"/>
          <w:bCs/>
          <w:color w:val="222222"/>
          <w:sz w:val="22"/>
          <w:szCs w:val="22"/>
          <w:lang w:val="uk-UA"/>
        </w:rPr>
        <w:t>, буд.18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>.</w:t>
      </w:r>
    </w:p>
    <w:p w14:paraId="15AD7258" w14:textId="77777777" w:rsidR="004743A1" w:rsidRPr="00973BB3" w:rsidRDefault="00FC4240" w:rsidP="00FC4240">
      <w:pPr>
        <w:numPr>
          <w:ilvl w:val="1"/>
          <w:numId w:val="2"/>
        </w:numPr>
        <w:tabs>
          <w:tab w:val="left" w:pos="284"/>
        </w:tabs>
        <w:spacing w:line="360" w:lineRule="auto"/>
        <w:ind w:left="0" w:firstLine="0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>Терміни виконання робіт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br/>
        <w:t>Термін початку робіт – згідно пункту відповідно укладеного договору.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br/>
        <w:t xml:space="preserve">Термін закінчення робіт – не пізніше </w:t>
      </w:r>
      <w:r w:rsidR="005952A3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636AA8" w:rsidRPr="00973BB3">
        <w:rPr>
          <w:rStyle w:val="longtext"/>
          <w:bCs/>
          <w:color w:val="222222"/>
          <w:sz w:val="22"/>
          <w:szCs w:val="22"/>
          <w:lang w:val="uk-UA"/>
        </w:rPr>
        <w:t>30</w:t>
      </w:r>
      <w:r w:rsidR="005952A3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>робочих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днів від дати їх початку</w:t>
      </w:r>
      <w:r w:rsidR="001A2E2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. 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Графік виконання робіт підрядник надає на погодження замовнику протягом 5 робочих днів з дати затвердження тендерного протоколу. </w:t>
      </w:r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Строком закінчення робіт вважається дата здачі </w:t>
      </w:r>
      <w:proofErr w:type="spellStart"/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>ПІДРЯДНИКом</w:t>
      </w:r>
      <w:proofErr w:type="spellEnd"/>
      <w:r w:rsidR="00D4149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ЗАМОВНИКУ виконаних робіт за актом з оформленням необхідної виконавчої документації, у відповідності з діючими нормативними документами на період здачі робіт.</w:t>
      </w:r>
    </w:p>
    <w:p w14:paraId="6BECD49A" w14:textId="77777777" w:rsidR="00E21FAC" w:rsidRPr="00973BB3" w:rsidRDefault="00E21FAC" w:rsidP="00FC4240">
      <w:pPr>
        <w:numPr>
          <w:ilvl w:val="1"/>
          <w:numId w:val="2"/>
        </w:numPr>
        <w:tabs>
          <w:tab w:val="left" w:pos="284"/>
        </w:tabs>
        <w:spacing w:line="360" w:lineRule="auto"/>
        <w:ind w:left="0" w:firstLine="0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973BB3">
        <w:rPr>
          <w:rStyle w:val="longtext"/>
          <w:bCs/>
          <w:color w:val="222222"/>
          <w:sz w:val="22"/>
          <w:szCs w:val="22"/>
          <w:lang w:val="uk-UA"/>
        </w:rPr>
        <w:t>. Оплата за виконані роботи проводиться з відтермінуванням 93 кал. дні</w:t>
      </w:r>
      <w:r w:rsidR="009D1713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від дати приймання робіт та підписання Акту виконаних робіт. </w:t>
      </w:r>
      <w:r w:rsidRPr="00973BB3">
        <w:rPr>
          <w:rStyle w:val="longtext"/>
          <w:bCs/>
          <w:color w:val="222222"/>
          <w:sz w:val="22"/>
          <w:szCs w:val="22"/>
          <w:lang w:val="uk-UA"/>
        </w:rPr>
        <w:t>Авансовий платіж не передбачено.</w:t>
      </w:r>
    </w:p>
    <w:p w14:paraId="2AA07952" w14:textId="77777777" w:rsidR="00E21FAC" w:rsidRPr="00973BB3" w:rsidRDefault="00E21FAC" w:rsidP="00FC4240">
      <w:pPr>
        <w:tabs>
          <w:tab w:val="left" w:pos="284"/>
        </w:tabs>
        <w:spacing w:line="360" w:lineRule="auto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973BB3">
        <w:rPr>
          <w:rStyle w:val="longtext"/>
          <w:bCs/>
          <w:color w:val="222222"/>
          <w:sz w:val="22"/>
          <w:szCs w:val="22"/>
          <w:lang w:val="uk-UA"/>
        </w:rPr>
        <w:t xml:space="preserve">1.6. Підрядник має право запропонувати для розгляду замовником свої умови </w:t>
      </w:r>
      <w:proofErr w:type="spellStart"/>
      <w:r w:rsidR="009D1713" w:rsidRPr="00973BB3">
        <w:rPr>
          <w:rStyle w:val="longtext"/>
          <w:bCs/>
          <w:color w:val="222222"/>
          <w:sz w:val="22"/>
          <w:szCs w:val="22"/>
          <w:lang w:val="uk-UA"/>
        </w:rPr>
        <w:t>оплат</w:t>
      </w:r>
      <w:proofErr w:type="spellEnd"/>
      <w:r w:rsidR="009D1713" w:rsidRPr="00973BB3">
        <w:rPr>
          <w:rStyle w:val="longtext"/>
          <w:bCs/>
          <w:color w:val="222222"/>
          <w:sz w:val="22"/>
          <w:szCs w:val="22"/>
          <w:lang w:val="uk-UA"/>
        </w:rPr>
        <w:t>.</w:t>
      </w:r>
    </w:p>
    <w:p w14:paraId="17A186F8" w14:textId="77777777" w:rsidR="004743A1" w:rsidRPr="00973BB3" w:rsidRDefault="00D41491" w:rsidP="00FC4240">
      <w:pPr>
        <w:tabs>
          <w:tab w:val="left" w:pos="284"/>
        </w:tabs>
        <w:spacing w:line="360" w:lineRule="auto"/>
        <w:outlineLvl w:val="0"/>
        <w:rPr>
          <w:rStyle w:val="af0"/>
          <w:rFonts w:ascii="Times New Roman" w:hAnsi="Times New Roman"/>
          <w:sz w:val="22"/>
          <w:szCs w:val="22"/>
          <w:lang w:val="uk-UA" w:eastAsia="en-US"/>
        </w:rPr>
      </w:pPr>
      <w:r w:rsidRPr="00973BB3">
        <w:rPr>
          <w:rStyle w:val="longtext"/>
          <w:bCs/>
          <w:i/>
          <w:color w:val="222222"/>
          <w:sz w:val="22"/>
          <w:szCs w:val="22"/>
          <w:lang w:val="uk-UA"/>
        </w:rPr>
        <w:br/>
      </w:r>
      <w:r w:rsidR="004743A1" w:rsidRPr="00973BB3">
        <w:rPr>
          <w:rStyle w:val="af0"/>
          <w:rFonts w:ascii="Times New Roman" w:hAnsi="Times New Roman"/>
          <w:sz w:val="22"/>
          <w:szCs w:val="22"/>
          <w:lang w:val="uk-UA" w:eastAsia="en-US"/>
        </w:rPr>
        <w:t>2. Призначення і цілі.</w:t>
      </w:r>
    </w:p>
    <w:p w14:paraId="361AD524" w14:textId="77777777" w:rsidR="00DD5F51" w:rsidRPr="004F3146" w:rsidRDefault="00313B68" w:rsidP="004F3146">
      <w:pPr>
        <w:numPr>
          <w:ilvl w:val="1"/>
          <w:numId w:val="3"/>
        </w:numPr>
        <w:tabs>
          <w:tab w:val="left" w:pos="284"/>
        </w:tabs>
        <w:spacing w:line="360" w:lineRule="auto"/>
        <w:ind w:left="0" w:firstLine="0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4F3146">
        <w:rPr>
          <w:rStyle w:val="longtext"/>
          <w:bCs/>
          <w:color w:val="222222"/>
          <w:sz w:val="22"/>
          <w:szCs w:val="22"/>
          <w:lang w:val="uk-UA"/>
        </w:rPr>
        <w:t xml:space="preserve">. </w:t>
      </w:r>
      <w:r w:rsidR="00515E0B" w:rsidRPr="004F3146">
        <w:rPr>
          <w:rStyle w:val="longtext"/>
          <w:bCs/>
          <w:color w:val="222222"/>
          <w:sz w:val="22"/>
          <w:szCs w:val="22"/>
          <w:lang w:val="uk-UA"/>
        </w:rPr>
        <w:t xml:space="preserve">Призначення цього </w:t>
      </w:r>
      <w:proofErr w:type="spellStart"/>
      <w:r w:rsidR="00515E0B" w:rsidRPr="004F3146">
        <w:rPr>
          <w:rStyle w:val="longtext"/>
          <w:bCs/>
          <w:color w:val="222222"/>
          <w:sz w:val="22"/>
          <w:szCs w:val="22"/>
          <w:lang w:val="uk-UA"/>
        </w:rPr>
        <w:t>проекту</w:t>
      </w:r>
      <w:proofErr w:type="spellEnd"/>
      <w:r w:rsidR="00515E0B" w:rsidRPr="004F3146">
        <w:rPr>
          <w:rStyle w:val="longtext"/>
          <w:bCs/>
          <w:color w:val="222222"/>
          <w:sz w:val="22"/>
          <w:szCs w:val="22"/>
          <w:lang w:val="uk-UA"/>
        </w:rPr>
        <w:t xml:space="preserve"> – </w:t>
      </w:r>
      <w:r w:rsidR="00B5167D">
        <w:rPr>
          <w:rStyle w:val="longtext"/>
          <w:bCs/>
          <w:color w:val="222222"/>
          <w:sz w:val="22"/>
          <w:szCs w:val="22"/>
          <w:lang w:val="uk-UA"/>
        </w:rPr>
        <w:t>Встановлення третьої ємкості для задачі хмелю необхідне для п</w:t>
      </w:r>
      <w:r w:rsidR="004F3146" w:rsidRPr="004F3146">
        <w:rPr>
          <w:rStyle w:val="longtext"/>
          <w:bCs/>
          <w:color w:val="222222"/>
          <w:sz w:val="22"/>
          <w:szCs w:val="22"/>
          <w:lang w:val="uk-UA"/>
        </w:rPr>
        <w:t>ідвищення точності поетапного дозування, забезпечення стабільності органолептичних показників продукції</w:t>
      </w:r>
      <w:r w:rsidR="004F3146">
        <w:rPr>
          <w:rStyle w:val="longtext"/>
          <w:bCs/>
          <w:color w:val="222222"/>
          <w:sz w:val="22"/>
          <w:szCs w:val="22"/>
          <w:lang w:val="uk-UA"/>
        </w:rPr>
        <w:t xml:space="preserve">, </w:t>
      </w:r>
      <w:r w:rsidR="004F3146" w:rsidRPr="004F3146">
        <w:rPr>
          <w:rStyle w:val="longtext"/>
          <w:bCs/>
          <w:color w:val="222222"/>
          <w:sz w:val="22"/>
          <w:szCs w:val="22"/>
          <w:lang w:val="uk-UA"/>
        </w:rPr>
        <w:t>зниження ризику виробничих помилок та покращення умов і безпеки праці персоналу.</w:t>
      </w:r>
    </w:p>
    <w:p w14:paraId="1D227E1A" w14:textId="77777777" w:rsidR="004743A1" w:rsidRPr="00973BB3" w:rsidRDefault="004743A1" w:rsidP="00FC4240">
      <w:pPr>
        <w:tabs>
          <w:tab w:val="left" w:pos="284"/>
        </w:tabs>
        <w:spacing w:line="360" w:lineRule="auto"/>
        <w:outlineLvl w:val="0"/>
        <w:rPr>
          <w:rStyle w:val="af0"/>
          <w:rFonts w:ascii="Times New Roman" w:hAnsi="Times New Roman"/>
          <w:bCs w:val="0"/>
          <w:sz w:val="22"/>
          <w:szCs w:val="22"/>
          <w:lang w:val="uk-UA" w:eastAsia="en-US"/>
        </w:rPr>
      </w:pPr>
      <w:r w:rsidRPr="00973BB3">
        <w:rPr>
          <w:rStyle w:val="af0"/>
          <w:rFonts w:ascii="Times New Roman" w:hAnsi="Times New Roman"/>
          <w:sz w:val="22"/>
          <w:szCs w:val="22"/>
          <w:lang w:val="uk-UA" w:eastAsia="en-US"/>
        </w:rPr>
        <w:t>3. Вимоги до виконання робіт.</w:t>
      </w:r>
    </w:p>
    <w:p w14:paraId="5D087721" w14:textId="77777777" w:rsidR="004743A1" w:rsidRPr="00973BB3" w:rsidRDefault="00F27498" w:rsidP="00FC4240">
      <w:pPr>
        <w:numPr>
          <w:ilvl w:val="1"/>
          <w:numId w:val="4"/>
        </w:numPr>
        <w:tabs>
          <w:tab w:val="left" w:pos="284"/>
        </w:tabs>
        <w:spacing w:line="360" w:lineRule="auto"/>
        <w:ind w:left="0" w:firstLine="0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973BB3">
        <w:rPr>
          <w:rStyle w:val="longtext"/>
          <w:bCs/>
          <w:color w:val="222222"/>
          <w:sz w:val="22"/>
          <w:szCs w:val="22"/>
          <w:lang w:val="uk-UA"/>
        </w:rPr>
        <w:t xml:space="preserve">. 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>ПІДРЯДНИК повинен дотримуватися вимог</w:t>
      </w:r>
      <w:r w:rsidR="00C63E6B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з охорони праці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, </w:t>
      </w:r>
      <w:r w:rsidR="00FC4240" w:rsidRPr="00973BB3">
        <w:rPr>
          <w:rStyle w:val="longtext"/>
          <w:bCs/>
          <w:color w:val="222222"/>
          <w:sz w:val="22"/>
          <w:szCs w:val="22"/>
          <w:lang w:val="uk-UA"/>
        </w:rPr>
        <w:t>Т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>Б</w:t>
      </w:r>
      <w:r w:rsidR="00D5062B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та 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>інших нормативних документів.</w:t>
      </w:r>
    </w:p>
    <w:p w14:paraId="1634850B" w14:textId="77777777" w:rsidR="004743A1" w:rsidRPr="00973BB3" w:rsidRDefault="00F27498" w:rsidP="00FC4240">
      <w:pPr>
        <w:numPr>
          <w:ilvl w:val="1"/>
          <w:numId w:val="4"/>
        </w:numPr>
        <w:tabs>
          <w:tab w:val="left" w:pos="284"/>
        </w:tabs>
        <w:spacing w:line="360" w:lineRule="auto"/>
        <w:ind w:left="0" w:firstLine="0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973BB3">
        <w:rPr>
          <w:rStyle w:val="longtext"/>
          <w:bCs/>
          <w:color w:val="222222"/>
          <w:sz w:val="22"/>
          <w:szCs w:val="22"/>
          <w:lang w:val="uk-UA"/>
        </w:rPr>
        <w:t xml:space="preserve">. 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ПІДРЯДНИК </w:t>
      </w:r>
      <w:r w:rsidR="00EE6731" w:rsidRPr="00973BB3">
        <w:rPr>
          <w:rStyle w:val="longtext"/>
          <w:bCs/>
          <w:color w:val="222222"/>
          <w:sz w:val="22"/>
          <w:szCs w:val="22"/>
          <w:lang w:val="uk-UA"/>
        </w:rPr>
        <w:t>погоджує у керівників зацікавлених підрозділів умови та терміни виконання робіт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>. ПІДРЯДНИК відповідає за безпеку</w:t>
      </w:r>
      <w:r w:rsidR="00EE673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місця проведення робіт, за безпеку проведення самих робіт, за своєчасне їх закінчення і за якість виконання як під час проведення робіт, так і після їх завершення.</w:t>
      </w:r>
    </w:p>
    <w:p w14:paraId="65596CB4" w14:textId="77777777" w:rsidR="004743A1" w:rsidRPr="00973BB3" w:rsidRDefault="00E21FAC" w:rsidP="00FC4240">
      <w:pPr>
        <w:numPr>
          <w:ilvl w:val="1"/>
          <w:numId w:val="4"/>
        </w:numPr>
        <w:tabs>
          <w:tab w:val="left" w:pos="284"/>
        </w:tabs>
        <w:spacing w:line="360" w:lineRule="auto"/>
        <w:ind w:left="0" w:firstLine="0"/>
        <w:outlineLvl w:val="0"/>
        <w:rPr>
          <w:rStyle w:val="longtext"/>
          <w:bCs/>
          <w:color w:val="222222"/>
          <w:sz w:val="22"/>
          <w:szCs w:val="22"/>
          <w:lang w:val="uk-UA"/>
        </w:rPr>
      </w:pPr>
      <w:r w:rsidRPr="00973BB3">
        <w:rPr>
          <w:rStyle w:val="longtext"/>
          <w:bCs/>
          <w:color w:val="222222"/>
          <w:sz w:val="22"/>
          <w:szCs w:val="22"/>
          <w:lang w:val="uk-UA"/>
        </w:rPr>
        <w:t>.</w:t>
      </w:r>
      <w:r w:rsidR="00F27498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Гарантійний термін на виконані роботи становить </w:t>
      </w:r>
      <w:r w:rsidR="000D766D" w:rsidRPr="00973BB3">
        <w:rPr>
          <w:rStyle w:val="longtext"/>
          <w:bCs/>
          <w:color w:val="222222"/>
          <w:sz w:val="22"/>
          <w:szCs w:val="22"/>
          <w:lang w:val="uk-UA"/>
        </w:rPr>
        <w:t xml:space="preserve">не менше </w:t>
      </w:r>
      <w:r w:rsidR="00EE6731" w:rsidRPr="00973BB3">
        <w:rPr>
          <w:rStyle w:val="longtext"/>
          <w:bCs/>
          <w:color w:val="222222"/>
          <w:sz w:val="22"/>
          <w:szCs w:val="22"/>
          <w:lang w:val="uk-UA"/>
        </w:rPr>
        <w:t>24</w:t>
      </w:r>
      <w:r w:rsidR="004743A1" w:rsidRPr="00973BB3">
        <w:rPr>
          <w:rStyle w:val="longtext"/>
          <w:bCs/>
          <w:color w:val="222222"/>
          <w:sz w:val="22"/>
          <w:szCs w:val="22"/>
          <w:lang w:val="uk-UA"/>
        </w:rPr>
        <w:t xml:space="preserve"> місяців.</w:t>
      </w:r>
    </w:p>
    <w:p w14:paraId="349B4CE4" w14:textId="77777777" w:rsidR="000D077D" w:rsidRPr="0064312B" w:rsidRDefault="004743A1" w:rsidP="00FC4240">
      <w:pPr>
        <w:tabs>
          <w:tab w:val="left" w:pos="284"/>
        </w:tabs>
        <w:spacing w:line="360" w:lineRule="auto"/>
        <w:outlineLvl w:val="0"/>
        <w:rPr>
          <w:rStyle w:val="af0"/>
          <w:rFonts w:ascii="Times New Roman" w:hAnsi="Times New Roman"/>
          <w:sz w:val="22"/>
          <w:szCs w:val="22"/>
          <w:lang w:val="uk-UA" w:eastAsia="en-US"/>
        </w:rPr>
      </w:pPr>
      <w:r w:rsidRPr="00672479">
        <w:rPr>
          <w:rStyle w:val="longtext"/>
          <w:b/>
          <w:sz w:val="22"/>
          <w:szCs w:val="22"/>
          <w:lang w:val="uk-UA"/>
        </w:rPr>
        <w:br/>
      </w:r>
      <w:r w:rsidR="000D077D" w:rsidRPr="00672479">
        <w:rPr>
          <w:rStyle w:val="af0"/>
          <w:rFonts w:ascii="Times New Roman" w:hAnsi="Times New Roman"/>
          <w:sz w:val="22"/>
          <w:szCs w:val="22"/>
          <w:lang w:val="uk-UA" w:eastAsia="en-US"/>
        </w:rPr>
        <w:t xml:space="preserve">4. </w:t>
      </w:r>
      <w:r w:rsidR="000D077D" w:rsidRPr="0064312B">
        <w:rPr>
          <w:rStyle w:val="af0"/>
          <w:rFonts w:ascii="Times New Roman" w:hAnsi="Times New Roman"/>
          <w:sz w:val="22"/>
          <w:szCs w:val="22"/>
          <w:lang w:val="uk-UA" w:eastAsia="en-US"/>
        </w:rPr>
        <w:t>Склад, зміст робіт.</w:t>
      </w:r>
    </w:p>
    <w:p w14:paraId="69590959" w14:textId="77777777" w:rsidR="006D21BC" w:rsidRDefault="006D21BC" w:rsidP="00FC4240">
      <w:pPr>
        <w:tabs>
          <w:tab w:val="left" w:pos="284"/>
        </w:tabs>
        <w:spacing w:line="360" w:lineRule="auto"/>
        <w:outlineLvl w:val="0"/>
        <w:rPr>
          <w:sz w:val="22"/>
          <w:szCs w:val="22"/>
          <w:lang w:val="uk-UA"/>
        </w:rPr>
      </w:pPr>
      <w:r w:rsidRPr="0064312B">
        <w:rPr>
          <w:sz w:val="22"/>
          <w:szCs w:val="22"/>
          <w:lang w:val="uk-UA"/>
        </w:rPr>
        <w:t xml:space="preserve">4.1 </w:t>
      </w:r>
      <w:r w:rsidR="008336E2">
        <w:rPr>
          <w:sz w:val="22"/>
          <w:szCs w:val="22"/>
          <w:lang w:val="uk-UA"/>
        </w:rPr>
        <w:t xml:space="preserve">Провести розрахунок, </w:t>
      </w:r>
      <w:proofErr w:type="spellStart"/>
      <w:r w:rsidR="008336E2">
        <w:rPr>
          <w:sz w:val="22"/>
          <w:szCs w:val="22"/>
          <w:lang w:val="uk-UA"/>
        </w:rPr>
        <w:t>проектування</w:t>
      </w:r>
      <w:proofErr w:type="spellEnd"/>
      <w:r w:rsidR="008336E2">
        <w:rPr>
          <w:sz w:val="22"/>
          <w:szCs w:val="22"/>
          <w:lang w:val="uk-UA"/>
        </w:rPr>
        <w:t xml:space="preserve"> і виготовлення екстракторного бачка згідно параметрів вказаних в </w:t>
      </w:r>
      <w:r w:rsidR="00604115">
        <w:rPr>
          <w:sz w:val="22"/>
          <w:szCs w:val="22"/>
          <w:lang w:val="uk-UA"/>
        </w:rPr>
        <w:t xml:space="preserve"> </w:t>
      </w:r>
      <w:r w:rsidR="008336E2">
        <w:rPr>
          <w:sz w:val="22"/>
          <w:szCs w:val="22"/>
          <w:lang w:val="uk-UA"/>
        </w:rPr>
        <w:t xml:space="preserve">Додаток </w:t>
      </w:r>
      <w:r w:rsidR="00604115">
        <w:rPr>
          <w:sz w:val="22"/>
          <w:szCs w:val="22"/>
          <w:lang w:val="uk-UA"/>
        </w:rPr>
        <w:t>№</w:t>
      </w:r>
      <w:r w:rsidR="008336E2">
        <w:rPr>
          <w:sz w:val="22"/>
          <w:szCs w:val="22"/>
          <w:lang w:val="uk-UA"/>
        </w:rPr>
        <w:t>1</w:t>
      </w:r>
    </w:p>
    <w:p w14:paraId="31AF4CCE" w14:textId="77777777" w:rsidR="008336E2" w:rsidRDefault="008336E2" w:rsidP="00FC4240">
      <w:pPr>
        <w:tabs>
          <w:tab w:val="left" w:pos="284"/>
        </w:tabs>
        <w:spacing w:line="360" w:lineRule="auto"/>
        <w:outlineLvl w:val="0"/>
        <w:rPr>
          <w:sz w:val="22"/>
          <w:szCs w:val="22"/>
          <w:lang w:val="uk-UA"/>
        </w:rPr>
      </w:pPr>
      <w:r>
        <w:rPr>
          <w:sz w:val="22"/>
          <w:szCs w:val="22"/>
          <w:lang w:val="uk-UA"/>
        </w:rPr>
        <w:t xml:space="preserve">4.2 </w:t>
      </w:r>
      <w:r w:rsidR="00604115">
        <w:rPr>
          <w:sz w:val="22"/>
          <w:szCs w:val="22"/>
          <w:lang w:val="uk-UA"/>
        </w:rPr>
        <w:t xml:space="preserve">Виконати розрахунок і закупівлю матеріалів і обладнання,  для обв’язки </w:t>
      </w:r>
      <w:r w:rsidR="005E3012">
        <w:rPr>
          <w:sz w:val="22"/>
          <w:szCs w:val="22"/>
          <w:lang w:val="uk-UA"/>
        </w:rPr>
        <w:t>екстракторного</w:t>
      </w:r>
      <w:r w:rsidR="00604115">
        <w:rPr>
          <w:sz w:val="22"/>
          <w:szCs w:val="22"/>
          <w:lang w:val="uk-UA"/>
        </w:rPr>
        <w:t xml:space="preserve"> бачка згідно Схеми№1.</w:t>
      </w:r>
      <w:r w:rsidR="00FD1090">
        <w:rPr>
          <w:sz w:val="22"/>
          <w:szCs w:val="22"/>
          <w:lang w:val="uk-UA"/>
        </w:rPr>
        <w:t xml:space="preserve"> </w:t>
      </w:r>
    </w:p>
    <w:p w14:paraId="1BEA9BA1" w14:textId="77777777" w:rsidR="00604115" w:rsidRDefault="00604115" w:rsidP="00FC4240">
      <w:pPr>
        <w:tabs>
          <w:tab w:val="left" w:pos="284"/>
        </w:tabs>
        <w:spacing w:line="360" w:lineRule="auto"/>
        <w:outlineLvl w:val="0"/>
        <w:rPr>
          <w:sz w:val="22"/>
          <w:szCs w:val="22"/>
          <w:lang w:val="uk-UA"/>
        </w:rPr>
      </w:pPr>
      <w:r>
        <w:rPr>
          <w:sz w:val="22"/>
          <w:szCs w:val="22"/>
          <w:lang w:val="uk-UA"/>
        </w:rPr>
        <w:t xml:space="preserve">4.3 Змонтувати виготовлений бачок біля </w:t>
      </w:r>
      <w:r w:rsidR="005E3012">
        <w:rPr>
          <w:sz w:val="22"/>
          <w:szCs w:val="22"/>
          <w:lang w:val="uk-UA"/>
        </w:rPr>
        <w:t>СВК</w:t>
      </w:r>
      <w:r>
        <w:rPr>
          <w:sz w:val="22"/>
          <w:szCs w:val="22"/>
          <w:lang w:val="uk-UA"/>
        </w:rPr>
        <w:t xml:space="preserve"> в місці яке має бути погоджене з замовником.</w:t>
      </w:r>
    </w:p>
    <w:p w14:paraId="3ACD3DD4" w14:textId="77777777" w:rsidR="00604115" w:rsidRDefault="00604115" w:rsidP="00FC4240">
      <w:pPr>
        <w:tabs>
          <w:tab w:val="left" w:pos="284"/>
        </w:tabs>
        <w:spacing w:line="360" w:lineRule="auto"/>
        <w:outlineLvl w:val="0"/>
        <w:rPr>
          <w:sz w:val="22"/>
          <w:szCs w:val="22"/>
          <w:lang w:val="uk-UA"/>
        </w:rPr>
      </w:pPr>
      <w:r>
        <w:rPr>
          <w:sz w:val="22"/>
          <w:szCs w:val="22"/>
          <w:lang w:val="uk-UA"/>
        </w:rPr>
        <w:t>4.4 Провести перенос конструкцій, трубопроводів, кабельних лотків в місцях які будуть заважати встановленню бачка.</w:t>
      </w:r>
    </w:p>
    <w:p w14:paraId="365FBD5E" w14:textId="77777777" w:rsidR="00604115" w:rsidRDefault="00604115" w:rsidP="00FC4240">
      <w:pPr>
        <w:tabs>
          <w:tab w:val="left" w:pos="284"/>
        </w:tabs>
        <w:spacing w:line="360" w:lineRule="auto"/>
        <w:outlineLvl w:val="0"/>
        <w:rPr>
          <w:sz w:val="22"/>
          <w:szCs w:val="22"/>
          <w:lang w:val="uk-UA"/>
        </w:rPr>
      </w:pPr>
      <w:r>
        <w:rPr>
          <w:sz w:val="22"/>
          <w:szCs w:val="22"/>
          <w:lang w:val="uk-UA"/>
        </w:rPr>
        <w:lastRenderedPageBreak/>
        <w:t xml:space="preserve">4.5 Підключити новий бачок до </w:t>
      </w:r>
      <w:r w:rsidR="005E3012">
        <w:rPr>
          <w:sz w:val="22"/>
          <w:szCs w:val="22"/>
          <w:lang w:val="uk-UA"/>
        </w:rPr>
        <w:t>СВК</w:t>
      </w:r>
      <w:r>
        <w:rPr>
          <w:sz w:val="22"/>
          <w:szCs w:val="22"/>
          <w:lang w:val="uk-UA"/>
        </w:rPr>
        <w:t xml:space="preserve"> згідно схеми №1</w:t>
      </w:r>
    </w:p>
    <w:p w14:paraId="2746923B" w14:textId="77777777" w:rsidR="00604115" w:rsidRDefault="00604115" w:rsidP="00FC4240">
      <w:pPr>
        <w:tabs>
          <w:tab w:val="left" w:pos="284"/>
        </w:tabs>
        <w:spacing w:line="360" w:lineRule="auto"/>
        <w:outlineLvl w:val="0"/>
        <w:rPr>
          <w:sz w:val="22"/>
          <w:szCs w:val="22"/>
          <w:lang w:val="uk-UA"/>
        </w:rPr>
      </w:pPr>
      <w:r>
        <w:rPr>
          <w:sz w:val="22"/>
          <w:szCs w:val="22"/>
          <w:lang w:val="uk-UA"/>
        </w:rPr>
        <w:t xml:space="preserve">4.6 Для зручного </w:t>
      </w:r>
      <w:proofErr w:type="spellStart"/>
      <w:r>
        <w:rPr>
          <w:sz w:val="22"/>
          <w:szCs w:val="22"/>
          <w:lang w:val="uk-UA"/>
        </w:rPr>
        <w:t>засипу</w:t>
      </w:r>
      <w:proofErr w:type="spellEnd"/>
      <w:r>
        <w:rPr>
          <w:sz w:val="22"/>
          <w:szCs w:val="22"/>
          <w:lang w:val="uk-UA"/>
        </w:rPr>
        <w:t xml:space="preserve"> інгредієнтів в новий бачок </w:t>
      </w:r>
      <w:r w:rsidR="005E3012">
        <w:rPr>
          <w:sz w:val="22"/>
          <w:szCs w:val="22"/>
          <w:lang w:val="uk-UA"/>
        </w:rPr>
        <w:t>модернізувати існуючу обслуговуючу площадку.</w:t>
      </w:r>
    </w:p>
    <w:p w14:paraId="49A90EC0" w14:textId="77777777" w:rsidR="00604115" w:rsidRDefault="00604115" w:rsidP="00FC4240">
      <w:pPr>
        <w:tabs>
          <w:tab w:val="left" w:pos="284"/>
        </w:tabs>
        <w:spacing w:line="360" w:lineRule="auto"/>
        <w:outlineLvl w:val="0"/>
        <w:rPr>
          <w:sz w:val="22"/>
          <w:szCs w:val="22"/>
          <w:lang w:val="uk-UA"/>
        </w:rPr>
      </w:pPr>
      <w:r>
        <w:rPr>
          <w:sz w:val="22"/>
          <w:szCs w:val="22"/>
          <w:lang w:val="uk-UA"/>
        </w:rPr>
        <w:t>4.7 Екстракторний бачок має бути оснащений герметичним люком, клапаном скиду надлишкового тиску і манометром для контролю тиску</w:t>
      </w:r>
      <w:r w:rsidR="0007655C">
        <w:rPr>
          <w:sz w:val="22"/>
          <w:szCs w:val="22"/>
          <w:lang w:val="uk-UA"/>
        </w:rPr>
        <w:t>.</w:t>
      </w:r>
    </w:p>
    <w:p w14:paraId="38AE39E0" w14:textId="77777777" w:rsidR="00B4468C" w:rsidRDefault="00B4468C" w:rsidP="00FC4240">
      <w:pPr>
        <w:tabs>
          <w:tab w:val="left" w:pos="284"/>
        </w:tabs>
        <w:spacing w:line="360" w:lineRule="auto"/>
        <w:outlineLvl w:val="0"/>
        <w:rPr>
          <w:sz w:val="22"/>
          <w:szCs w:val="22"/>
          <w:lang w:val="uk-UA"/>
        </w:rPr>
      </w:pPr>
      <w:r>
        <w:rPr>
          <w:sz w:val="22"/>
          <w:szCs w:val="22"/>
          <w:lang w:val="uk-UA"/>
        </w:rPr>
        <w:t>4.8 Бачок має мати можливість блокування запуску при нещільно закритому люкові.</w:t>
      </w:r>
    </w:p>
    <w:p w14:paraId="0E0799D4" w14:textId="77777777" w:rsidR="00B4468C" w:rsidRDefault="00B4468C" w:rsidP="00FC4240">
      <w:pPr>
        <w:tabs>
          <w:tab w:val="left" w:pos="284"/>
        </w:tabs>
        <w:spacing w:line="360" w:lineRule="auto"/>
        <w:outlineLvl w:val="0"/>
        <w:rPr>
          <w:lang w:val="uk-UA"/>
        </w:rPr>
      </w:pPr>
      <w:r>
        <w:rPr>
          <w:sz w:val="22"/>
          <w:szCs w:val="22"/>
          <w:lang w:val="uk-UA"/>
        </w:rPr>
        <w:t xml:space="preserve">4.9 Розробити і погодити з </w:t>
      </w:r>
      <w:r w:rsidRPr="00B4468C">
        <w:rPr>
          <w:sz w:val="28"/>
          <w:szCs w:val="28"/>
          <w:lang w:val="uk-UA"/>
        </w:rPr>
        <w:t>Замовником</w:t>
      </w:r>
      <w:r>
        <w:rPr>
          <w:sz w:val="28"/>
          <w:szCs w:val="28"/>
          <w:lang w:val="uk-UA"/>
        </w:rPr>
        <w:t xml:space="preserve"> </w:t>
      </w:r>
      <w:r>
        <w:rPr>
          <w:lang w:val="uk-UA"/>
        </w:rPr>
        <w:t xml:space="preserve">захисний екран для ізоляції </w:t>
      </w:r>
      <w:r w:rsidR="005E3012">
        <w:rPr>
          <w:lang w:val="uk-UA"/>
        </w:rPr>
        <w:t>групи екст</w:t>
      </w:r>
      <w:r w:rsidR="00F11110">
        <w:rPr>
          <w:lang w:val="uk-UA"/>
        </w:rPr>
        <w:t>р</w:t>
      </w:r>
      <w:r w:rsidR="005E3012">
        <w:rPr>
          <w:lang w:val="uk-UA"/>
        </w:rPr>
        <w:t>акторних бачків які встановленні біля СВК</w:t>
      </w:r>
      <w:r>
        <w:rPr>
          <w:lang w:val="uk-UA"/>
        </w:rPr>
        <w:t>,  щоб не було випадкового розбризкування сусла при нещільно закритому люкові.</w:t>
      </w:r>
    </w:p>
    <w:p w14:paraId="4FE0CF6D" w14:textId="77777777" w:rsidR="00F50ACB" w:rsidRPr="00F50ACB" w:rsidRDefault="00F50ACB" w:rsidP="00FC4240">
      <w:pPr>
        <w:tabs>
          <w:tab w:val="left" w:pos="284"/>
        </w:tabs>
        <w:spacing w:line="360" w:lineRule="auto"/>
        <w:outlineLvl w:val="0"/>
        <w:rPr>
          <w:rStyle w:val="af0"/>
          <w:rFonts w:ascii="Times New Roman" w:hAnsi="Times New Roman"/>
          <w:sz w:val="24"/>
          <w:szCs w:val="24"/>
          <w:lang w:val="uk-UA" w:eastAsia="en-US"/>
        </w:rPr>
      </w:pPr>
      <w:r>
        <w:rPr>
          <w:lang w:val="uk-UA"/>
        </w:rPr>
        <w:t>4.10 Провести ізоляцію змонтованих гарячих т</w:t>
      </w:r>
      <w:r w:rsidR="005E3012">
        <w:rPr>
          <w:lang w:val="uk-UA"/>
        </w:rPr>
        <w:t>р</w:t>
      </w:r>
      <w:r>
        <w:rPr>
          <w:lang w:val="uk-UA"/>
        </w:rPr>
        <w:t xml:space="preserve">убопроводів. Матеріал </w:t>
      </w:r>
      <w:proofErr w:type="spellStart"/>
      <w:r>
        <w:rPr>
          <w:lang w:val="uk-UA"/>
        </w:rPr>
        <w:t>общивки</w:t>
      </w:r>
      <w:proofErr w:type="spellEnd"/>
      <w:r>
        <w:rPr>
          <w:lang w:val="uk-UA"/>
        </w:rPr>
        <w:t xml:space="preserve"> нержавіючий лист </w:t>
      </w:r>
      <w:r>
        <w:rPr>
          <w:lang w:val="en-US"/>
        </w:rPr>
        <w:t>matt</w:t>
      </w:r>
      <w:r>
        <w:rPr>
          <w:lang w:val="uk-UA"/>
        </w:rPr>
        <w:t>.</w:t>
      </w:r>
    </w:p>
    <w:p w14:paraId="46E453C2" w14:textId="77777777" w:rsidR="00C71DB4" w:rsidRDefault="002B0B79" w:rsidP="00C71DB4">
      <w:pPr>
        <w:tabs>
          <w:tab w:val="left" w:pos="284"/>
        </w:tabs>
        <w:spacing w:line="360" w:lineRule="auto"/>
        <w:outlineLvl w:val="0"/>
        <w:rPr>
          <w:sz w:val="22"/>
          <w:szCs w:val="22"/>
          <w:lang w:val="uk-UA"/>
        </w:rPr>
      </w:pPr>
      <w:r w:rsidRPr="007F288E">
        <w:rPr>
          <w:sz w:val="22"/>
          <w:szCs w:val="22"/>
          <w:lang w:val="uk-UA"/>
        </w:rPr>
        <w:t>4.</w:t>
      </w:r>
      <w:r w:rsidR="00972776">
        <w:rPr>
          <w:sz w:val="22"/>
          <w:szCs w:val="22"/>
          <w:lang w:val="uk-UA"/>
        </w:rPr>
        <w:t>1</w:t>
      </w:r>
      <w:r w:rsidR="00F50ACB">
        <w:rPr>
          <w:sz w:val="22"/>
          <w:szCs w:val="22"/>
          <w:lang w:val="uk-UA"/>
        </w:rPr>
        <w:t>1</w:t>
      </w:r>
      <w:r w:rsidR="00445B25" w:rsidRPr="007F288E">
        <w:rPr>
          <w:sz w:val="22"/>
          <w:szCs w:val="22"/>
          <w:lang w:val="uk-UA"/>
        </w:rPr>
        <w:t xml:space="preserve"> </w:t>
      </w:r>
      <w:r w:rsidRPr="007F288E">
        <w:rPr>
          <w:sz w:val="22"/>
          <w:szCs w:val="22"/>
          <w:lang w:val="uk-UA"/>
        </w:rPr>
        <w:t>Трубопроводи</w:t>
      </w:r>
      <w:r w:rsidR="00DD44B9" w:rsidRPr="007F288E">
        <w:rPr>
          <w:sz w:val="22"/>
          <w:szCs w:val="22"/>
          <w:lang w:val="uk-UA"/>
        </w:rPr>
        <w:t xml:space="preserve">  </w:t>
      </w:r>
      <w:r w:rsidRPr="007F288E">
        <w:rPr>
          <w:sz w:val="22"/>
          <w:szCs w:val="22"/>
          <w:lang w:val="uk-UA"/>
        </w:rPr>
        <w:t xml:space="preserve"> використовувати таких виробників як </w:t>
      </w:r>
      <w:proofErr w:type="spellStart"/>
      <w:r w:rsidRPr="007F288E">
        <w:rPr>
          <w:sz w:val="22"/>
          <w:szCs w:val="22"/>
          <w:lang w:val="uk-UA"/>
        </w:rPr>
        <w:t>Siderinox</w:t>
      </w:r>
      <w:proofErr w:type="spellEnd"/>
      <w:r w:rsidRPr="007F288E">
        <w:rPr>
          <w:sz w:val="22"/>
          <w:szCs w:val="22"/>
          <w:lang w:val="uk-UA"/>
        </w:rPr>
        <w:t xml:space="preserve">, </w:t>
      </w:r>
      <w:proofErr w:type="spellStart"/>
      <w:r w:rsidRPr="007F288E">
        <w:rPr>
          <w:sz w:val="22"/>
          <w:szCs w:val="22"/>
          <w:lang w:val="uk-UA"/>
        </w:rPr>
        <w:t>Ilta</w:t>
      </w:r>
      <w:proofErr w:type="spellEnd"/>
      <w:r w:rsidRPr="007F288E">
        <w:rPr>
          <w:sz w:val="22"/>
          <w:szCs w:val="22"/>
          <w:lang w:val="uk-UA"/>
        </w:rPr>
        <w:t xml:space="preserve">. Марка сталі AiSi304 </w:t>
      </w:r>
      <w:proofErr w:type="spellStart"/>
      <w:r w:rsidRPr="007F288E">
        <w:rPr>
          <w:sz w:val="22"/>
          <w:szCs w:val="22"/>
          <w:lang w:val="uk-UA"/>
        </w:rPr>
        <w:t>matt</w:t>
      </w:r>
      <w:proofErr w:type="spellEnd"/>
      <w:r w:rsidR="00C71DB4" w:rsidRPr="007F288E">
        <w:rPr>
          <w:sz w:val="22"/>
          <w:szCs w:val="22"/>
          <w:lang w:val="uk-UA"/>
        </w:rPr>
        <w:t xml:space="preserve"> </w:t>
      </w:r>
    </w:p>
    <w:p w14:paraId="3D5F4361" w14:textId="77777777" w:rsidR="00972776" w:rsidRPr="001B0177" w:rsidRDefault="00972776" w:rsidP="00C71DB4">
      <w:pPr>
        <w:tabs>
          <w:tab w:val="left" w:pos="284"/>
        </w:tabs>
        <w:spacing w:line="360" w:lineRule="auto"/>
        <w:outlineLvl w:val="0"/>
        <w:rPr>
          <w:sz w:val="22"/>
          <w:szCs w:val="22"/>
        </w:rPr>
      </w:pPr>
      <w:r>
        <w:rPr>
          <w:sz w:val="22"/>
          <w:szCs w:val="22"/>
          <w:lang w:val="uk-UA"/>
        </w:rPr>
        <w:t>4.1</w:t>
      </w:r>
      <w:r w:rsidR="00F50ACB">
        <w:rPr>
          <w:sz w:val="22"/>
          <w:szCs w:val="22"/>
          <w:lang w:val="uk-UA"/>
        </w:rPr>
        <w:t>2</w:t>
      </w:r>
      <w:r>
        <w:rPr>
          <w:sz w:val="22"/>
          <w:szCs w:val="22"/>
          <w:lang w:val="uk-UA"/>
        </w:rPr>
        <w:t xml:space="preserve"> Запірну арматуру використовувати таких виробників: </w:t>
      </w:r>
      <w:proofErr w:type="spellStart"/>
      <w:r>
        <w:rPr>
          <w:sz w:val="22"/>
          <w:szCs w:val="22"/>
          <w:lang w:val="en-US"/>
        </w:rPr>
        <w:t>Kieselmann</w:t>
      </w:r>
      <w:proofErr w:type="spellEnd"/>
      <w:r w:rsidRPr="00972776">
        <w:rPr>
          <w:sz w:val="22"/>
          <w:szCs w:val="22"/>
          <w:lang w:val="uk-UA"/>
        </w:rPr>
        <w:t xml:space="preserve">, </w:t>
      </w:r>
      <w:r>
        <w:rPr>
          <w:sz w:val="22"/>
          <w:szCs w:val="22"/>
          <w:lang w:val="en-US"/>
        </w:rPr>
        <w:t>GEA</w:t>
      </w:r>
      <w:r w:rsidRPr="00972776">
        <w:rPr>
          <w:sz w:val="22"/>
          <w:szCs w:val="22"/>
          <w:lang w:val="uk-UA"/>
        </w:rPr>
        <w:t xml:space="preserve">, </w:t>
      </w:r>
      <w:r>
        <w:rPr>
          <w:sz w:val="22"/>
          <w:szCs w:val="22"/>
          <w:lang w:val="en-US"/>
        </w:rPr>
        <w:t>Alfa</w:t>
      </w:r>
      <w:r w:rsidRPr="00972776">
        <w:rPr>
          <w:sz w:val="22"/>
          <w:szCs w:val="22"/>
          <w:lang w:val="uk-UA"/>
        </w:rPr>
        <w:t xml:space="preserve"> </w:t>
      </w:r>
      <w:proofErr w:type="spellStart"/>
      <w:r>
        <w:rPr>
          <w:sz w:val="22"/>
          <w:szCs w:val="22"/>
          <w:lang w:val="en-US"/>
        </w:rPr>
        <w:t>laval</w:t>
      </w:r>
      <w:proofErr w:type="spellEnd"/>
      <w:r>
        <w:rPr>
          <w:sz w:val="22"/>
          <w:szCs w:val="22"/>
          <w:lang w:val="uk-UA"/>
        </w:rPr>
        <w:t>.</w:t>
      </w:r>
      <w:r w:rsidR="00F11110">
        <w:rPr>
          <w:sz w:val="22"/>
          <w:szCs w:val="22"/>
          <w:lang w:val="uk-UA"/>
        </w:rPr>
        <w:t xml:space="preserve"> </w:t>
      </w:r>
      <w:r w:rsidR="00F11110">
        <w:rPr>
          <w:sz w:val="22"/>
          <w:szCs w:val="22"/>
          <w:lang w:val="en-US"/>
        </w:rPr>
        <w:t>AWH</w:t>
      </w:r>
    </w:p>
    <w:p w14:paraId="425B6490" w14:textId="50F93336" w:rsidR="001D35A7" w:rsidRPr="00E0769B" w:rsidRDefault="001D35A7" w:rsidP="00FC4240">
      <w:pPr>
        <w:spacing w:line="360" w:lineRule="auto"/>
        <w:rPr>
          <w:sz w:val="22"/>
          <w:szCs w:val="22"/>
          <w:lang w:val="uk-UA"/>
        </w:rPr>
      </w:pPr>
      <w:r w:rsidRPr="4DCF3DA5">
        <w:rPr>
          <w:sz w:val="22"/>
          <w:szCs w:val="22"/>
          <w:lang w:val="uk-UA"/>
        </w:rPr>
        <w:t>4.</w:t>
      </w:r>
      <w:r w:rsidR="00433905" w:rsidRPr="4DCF3DA5">
        <w:rPr>
          <w:sz w:val="22"/>
          <w:szCs w:val="22"/>
          <w:lang w:val="uk-UA"/>
        </w:rPr>
        <w:t>1</w:t>
      </w:r>
      <w:r w:rsidR="00F50ACB" w:rsidRPr="4DCF3DA5">
        <w:rPr>
          <w:sz w:val="22"/>
          <w:szCs w:val="22"/>
          <w:lang w:val="uk-UA"/>
        </w:rPr>
        <w:t>3</w:t>
      </w:r>
      <w:r w:rsidRPr="4DCF3DA5">
        <w:rPr>
          <w:sz w:val="22"/>
          <w:szCs w:val="22"/>
          <w:lang w:val="uk-UA"/>
        </w:rPr>
        <w:t>. Дугове зварювання</w:t>
      </w:r>
      <w:r w:rsidR="00E62439" w:rsidRPr="4DCF3DA5">
        <w:rPr>
          <w:sz w:val="22"/>
          <w:szCs w:val="22"/>
        </w:rPr>
        <w:t xml:space="preserve"> </w:t>
      </w:r>
      <w:r w:rsidR="00E62439" w:rsidRPr="4DCF3DA5">
        <w:rPr>
          <w:sz w:val="22"/>
          <w:szCs w:val="22"/>
          <w:lang w:val="uk-UA"/>
        </w:rPr>
        <w:t>трубопроводів проводити</w:t>
      </w:r>
      <w:r w:rsidRPr="4DCF3DA5">
        <w:rPr>
          <w:sz w:val="22"/>
          <w:szCs w:val="22"/>
          <w:lang w:val="uk-UA"/>
        </w:rPr>
        <w:t xml:space="preserve"> неплавким електродом в захисних газах ручним способ</w:t>
      </w:r>
      <w:r w:rsidR="00E62439" w:rsidRPr="4DCF3DA5">
        <w:rPr>
          <w:sz w:val="22"/>
          <w:szCs w:val="22"/>
          <w:lang w:val="uk-UA"/>
        </w:rPr>
        <w:t>ом</w:t>
      </w:r>
      <w:r w:rsidRPr="4DCF3DA5">
        <w:rPr>
          <w:sz w:val="22"/>
          <w:szCs w:val="22"/>
          <w:lang w:val="uk-UA"/>
        </w:rPr>
        <w:t xml:space="preserve">, з </w:t>
      </w:r>
      <w:proofErr w:type="spellStart"/>
      <w:r w:rsidRPr="4DCF3DA5">
        <w:rPr>
          <w:sz w:val="22"/>
          <w:szCs w:val="22"/>
          <w:lang w:val="uk-UA"/>
        </w:rPr>
        <w:t>присадковим</w:t>
      </w:r>
      <w:proofErr w:type="spellEnd"/>
      <w:r w:rsidRPr="4DCF3DA5">
        <w:rPr>
          <w:sz w:val="22"/>
          <w:szCs w:val="22"/>
          <w:lang w:val="uk-UA"/>
        </w:rPr>
        <w:t xml:space="preserve"> дротом або без нього. Для захисту кореневого шва від впливу повітря при </w:t>
      </w:r>
      <w:proofErr w:type="spellStart"/>
      <w:r w:rsidRPr="4DCF3DA5">
        <w:rPr>
          <w:sz w:val="22"/>
          <w:szCs w:val="22"/>
          <w:lang w:val="uk-UA"/>
        </w:rPr>
        <w:t>аргонодуговому</w:t>
      </w:r>
      <w:proofErr w:type="spellEnd"/>
      <w:r w:rsidRPr="4DCF3DA5">
        <w:rPr>
          <w:sz w:val="22"/>
          <w:szCs w:val="22"/>
          <w:lang w:val="uk-UA"/>
        </w:rPr>
        <w:t xml:space="preserve"> зварюванні, трубу заповнювати аргоном.</w:t>
      </w:r>
      <w:r w:rsidR="007F288E" w:rsidRPr="4DCF3DA5">
        <w:rPr>
          <w:sz w:val="22"/>
          <w:szCs w:val="22"/>
          <w:lang w:val="uk-UA"/>
        </w:rPr>
        <w:t xml:space="preserve"> </w:t>
      </w:r>
    </w:p>
    <w:p w14:paraId="244C89A1" w14:textId="3B4B6D1D" w:rsidR="4C02C30E" w:rsidRDefault="4C02C30E" w:rsidP="68806763">
      <w:pPr>
        <w:spacing w:line="360" w:lineRule="auto"/>
        <w:rPr>
          <w:sz w:val="22"/>
          <w:szCs w:val="22"/>
          <w:lang w:val="uk-UA"/>
        </w:rPr>
      </w:pPr>
      <w:r w:rsidRPr="68806763">
        <w:rPr>
          <w:sz w:val="22"/>
          <w:szCs w:val="22"/>
          <w:lang w:val="uk-UA"/>
        </w:rPr>
        <w:t>4.1</w:t>
      </w:r>
      <w:r w:rsidR="5A62A693" w:rsidRPr="68806763">
        <w:rPr>
          <w:sz w:val="22"/>
          <w:szCs w:val="22"/>
          <w:lang w:val="uk-UA"/>
        </w:rPr>
        <w:t>4</w:t>
      </w:r>
      <w:r w:rsidRPr="68806763">
        <w:rPr>
          <w:sz w:val="22"/>
          <w:szCs w:val="22"/>
          <w:lang w:val="uk-UA"/>
        </w:rPr>
        <w:t xml:space="preserve"> Виконати доопрацювання існуючого щита керування для реалізації проєкту із врахуванням підключення нового обладнання Додаток №2.</w:t>
      </w:r>
    </w:p>
    <w:p w14:paraId="6EDD1500" w14:textId="18EBE0F4" w:rsidR="4C02C30E" w:rsidRDefault="4C02C30E" w:rsidP="22F0425D">
      <w:pPr>
        <w:spacing w:line="360" w:lineRule="auto"/>
        <w:rPr>
          <w:sz w:val="22"/>
          <w:szCs w:val="22"/>
          <w:lang w:val="uk-UA"/>
        </w:rPr>
      </w:pPr>
      <w:r w:rsidRPr="22F0425D">
        <w:rPr>
          <w:sz w:val="22"/>
          <w:szCs w:val="22"/>
          <w:lang w:val="uk-UA"/>
        </w:rPr>
        <w:t>4.</w:t>
      </w:r>
      <w:r w:rsidR="43F41EEC" w:rsidRPr="22F0425D">
        <w:rPr>
          <w:sz w:val="22"/>
          <w:szCs w:val="22"/>
          <w:lang w:val="uk-UA"/>
        </w:rPr>
        <w:t>15</w:t>
      </w:r>
      <w:r w:rsidRPr="22F0425D">
        <w:rPr>
          <w:sz w:val="22"/>
          <w:szCs w:val="22"/>
          <w:lang w:val="uk-UA"/>
        </w:rPr>
        <w:t xml:space="preserve"> В рамках проєкту передбачити підключення виконавчих механізмів, для чого необхідно встановити на </w:t>
      </w:r>
      <w:proofErr w:type="spellStart"/>
      <w:r w:rsidRPr="22F0425D">
        <w:rPr>
          <w:sz w:val="22"/>
          <w:szCs w:val="22"/>
          <w:lang w:val="uk-UA"/>
        </w:rPr>
        <w:t>пневмоострові</w:t>
      </w:r>
      <w:proofErr w:type="spellEnd"/>
      <w:r w:rsidR="101438AD" w:rsidRPr="22F0425D">
        <w:rPr>
          <w:sz w:val="22"/>
          <w:szCs w:val="22"/>
          <w:lang w:val="uk-UA"/>
        </w:rPr>
        <w:t xml:space="preserve"> Додаток №</w:t>
      </w:r>
      <w:r w:rsidR="6F86AD11" w:rsidRPr="22F0425D">
        <w:rPr>
          <w:sz w:val="22"/>
          <w:szCs w:val="22"/>
          <w:lang w:val="uk-UA"/>
        </w:rPr>
        <w:t>4</w:t>
      </w:r>
      <w:r w:rsidRPr="22F0425D">
        <w:rPr>
          <w:sz w:val="22"/>
          <w:szCs w:val="22"/>
          <w:lang w:val="uk-UA"/>
        </w:rPr>
        <w:t xml:space="preserve"> додаткові модулі пневматичних виходів</w:t>
      </w:r>
      <w:r w:rsidR="148273D8" w:rsidRPr="22F0425D">
        <w:rPr>
          <w:sz w:val="22"/>
          <w:szCs w:val="22"/>
          <w:lang w:val="uk-UA"/>
        </w:rPr>
        <w:t xml:space="preserve"> - 4 </w:t>
      </w:r>
      <w:proofErr w:type="spellStart"/>
      <w:r w:rsidR="148273D8" w:rsidRPr="22F0425D">
        <w:rPr>
          <w:sz w:val="22"/>
          <w:szCs w:val="22"/>
          <w:lang w:val="uk-UA"/>
        </w:rPr>
        <w:t>шт</w:t>
      </w:r>
      <w:proofErr w:type="spellEnd"/>
      <w:r w:rsidRPr="22F0425D">
        <w:rPr>
          <w:sz w:val="22"/>
          <w:szCs w:val="22"/>
          <w:lang w:val="uk-UA"/>
        </w:rPr>
        <w:t xml:space="preserve">, а також </w:t>
      </w:r>
      <w:proofErr w:type="spellStart"/>
      <w:r w:rsidRPr="22F0425D">
        <w:rPr>
          <w:sz w:val="22"/>
          <w:szCs w:val="22"/>
          <w:lang w:val="uk-UA"/>
        </w:rPr>
        <w:t>дооснастити</w:t>
      </w:r>
      <w:proofErr w:type="spellEnd"/>
      <w:r w:rsidRPr="22F0425D">
        <w:rPr>
          <w:sz w:val="22"/>
          <w:szCs w:val="22"/>
          <w:lang w:val="uk-UA"/>
        </w:rPr>
        <w:t xml:space="preserve"> станцію вводу/виводу ET200S </w:t>
      </w:r>
      <w:r w:rsidR="4134258A" w:rsidRPr="22F0425D">
        <w:rPr>
          <w:sz w:val="22"/>
          <w:szCs w:val="22"/>
          <w:lang w:val="uk-UA"/>
        </w:rPr>
        <w:t>Додаток №</w:t>
      </w:r>
      <w:r w:rsidR="4110F1A9" w:rsidRPr="22F0425D">
        <w:rPr>
          <w:sz w:val="22"/>
          <w:szCs w:val="22"/>
          <w:lang w:val="uk-UA"/>
        </w:rPr>
        <w:t>5</w:t>
      </w:r>
      <w:r w:rsidR="4134258A" w:rsidRPr="22F0425D">
        <w:rPr>
          <w:sz w:val="22"/>
          <w:szCs w:val="22"/>
          <w:lang w:val="uk-UA"/>
        </w:rPr>
        <w:t xml:space="preserve"> </w:t>
      </w:r>
      <w:r w:rsidRPr="22F0425D">
        <w:rPr>
          <w:sz w:val="22"/>
          <w:szCs w:val="22"/>
          <w:lang w:val="uk-UA"/>
        </w:rPr>
        <w:t>модулями цифрових входів та цифрових виходів для забезпечення збору сигналів та керування обладнанням</w:t>
      </w:r>
      <w:r w:rsidR="6416D4CD" w:rsidRPr="22F0425D">
        <w:rPr>
          <w:sz w:val="22"/>
          <w:szCs w:val="22"/>
          <w:lang w:val="uk-UA"/>
        </w:rPr>
        <w:t>, при цьому перелік рекомендованого обладнання наведено у Додатку №</w:t>
      </w:r>
      <w:r w:rsidR="2F207AD5" w:rsidRPr="22F0425D">
        <w:rPr>
          <w:sz w:val="22"/>
          <w:szCs w:val="22"/>
          <w:lang w:val="uk-UA"/>
        </w:rPr>
        <w:t>3</w:t>
      </w:r>
      <w:r w:rsidR="4DDF64A4" w:rsidRPr="22F0425D">
        <w:rPr>
          <w:sz w:val="22"/>
          <w:szCs w:val="22"/>
          <w:lang w:val="uk-UA"/>
        </w:rPr>
        <w:t xml:space="preserve"> та Додатку №4</w:t>
      </w:r>
      <w:r w:rsidR="6416D4CD" w:rsidRPr="22F0425D">
        <w:rPr>
          <w:sz w:val="22"/>
          <w:szCs w:val="22"/>
          <w:lang w:val="uk-UA"/>
        </w:rPr>
        <w:t>.</w:t>
      </w:r>
    </w:p>
    <w:p w14:paraId="33E74357" w14:textId="2D687D4C" w:rsidR="4C02C30E" w:rsidRDefault="4C02C30E" w:rsidP="732B539B">
      <w:pPr>
        <w:spacing w:line="360" w:lineRule="auto"/>
        <w:rPr>
          <w:sz w:val="22"/>
          <w:szCs w:val="22"/>
          <w:lang w:val="uk-UA"/>
        </w:rPr>
      </w:pPr>
      <w:r w:rsidRPr="732B539B">
        <w:rPr>
          <w:sz w:val="22"/>
          <w:szCs w:val="22"/>
          <w:lang w:val="uk-UA"/>
        </w:rPr>
        <w:t>4.</w:t>
      </w:r>
      <w:r w:rsidR="7D9C89D8" w:rsidRPr="732B539B">
        <w:rPr>
          <w:sz w:val="22"/>
          <w:szCs w:val="22"/>
          <w:lang w:val="uk-UA"/>
        </w:rPr>
        <w:t>16</w:t>
      </w:r>
      <w:r w:rsidRPr="732B539B">
        <w:rPr>
          <w:sz w:val="22"/>
          <w:szCs w:val="22"/>
          <w:lang w:val="uk-UA"/>
        </w:rPr>
        <w:t xml:space="preserve"> Виконати підключення польових сигналів до нових модулів із забезпеченням коректної комутації та узгодження сигналів.</w:t>
      </w:r>
    </w:p>
    <w:p w14:paraId="1D775792" w14:textId="71589279" w:rsidR="4C02C30E" w:rsidRDefault="4C02C30E" w:rsidP="23E60B81">
      <w:pPr>
        <w:spacing w:line="360" w:lineRule="auto"/>
        <w:rPr>
          <w:sz w:val="22"/>
          <w:szCs w:val="22"/>
          <w:lang w:val="uk-UA"/>
        </w:rPr>
      </w:pPr>
      <w:r w:rsidRPr="23E60B81">
        <w:rPr>
          <w:sz w:val="22"/>
          <w:szCs w:val="22"/>
          <w:lang w:val="uk-UA"/>
        </w:rPr>
        <w:t>4.</w:t>
      </w:r>
      <w:r w:rsidR="0C8DEA66" w:rsidRPr="23E60B81">
        <w:rPr>
          <w:sz w:val="22"/>
          <w:szCs w:val="22"/>
          <w:lang w:val="uk-UA"/>
        </w:rPr>
        <w:t>17</w:t>
      </w:r>
      <w:r w:rsidRPr="23E60B81">
        <w:rPr>
          <w:sz w:val="22"/>
          <w:szCs w:val="22"/>
          <w:lang w:val="uk-UA"/>
        </w:rPr>
        <w:t xml:space="preserve"> </w:t>
      </w:r>
      <w:r w:rsidR="1BE03D1C" w:rsidRPr="23E60B81">
        <w:rPr>
          <w:sz w:val="22"/>
          <w:szCs w:val="22"/>
          <w:lang w:val="uk-UA"/>
        </w:rPr>
        <w:t>Провести доопрацювання внутрішніх електричних з’єднань у щиті керування з урахуванням нових модулів та сигналів, а також виконати переробку щита з метою вивільнення необхідного простору для розширення станції ET200S.</w:t>
      </w:r>
    </w:p>
    <w:p w14:paraId="0F90EC2F" w14:textId="57F5CE7B" w:rsidR="4C02C30E" w:rsidRDefault="5A9EFD2B" w:rsidP="5F50459A">
      <w:pPr>
        <w:spacing w:line="360" w:lineRule="auto"/>
        <w:rPr>
          <w:sz w:val="22"/>
          <w:szCs w:val="22"/>
          <w:lang w:val="uk-UA"/>
        </w:rPr>
      </w:pPr>
      <w:r w:rsidRPr="5F50459A">
        <w:rPr>
          <w:sz w:val="22"/>
          <w:szCs w:val="22"/>
          <w:lang w:val="uk-UA"/>
        </w:rPr>
        <w:t xml:space="preserve">4.18 </w:t>
      </w:r>
      <w:r w:rsidR="4C02C30E" w:rsidRPr="5F50459A">
        <w:rPr>
          <w:sz w:val="22"/>
          <w:szCs w:val="22"/>
          <w:lang w:val="uk-UA"/>
        </w:rPr>
        <w:t>Провести перевірку підключень, тестування цифрових входів, виходів та пневматичних каналів і забезпечити готовність системи до інтеграції в існуючу АСУТП.</w:t>
      </w:r>
    </w:p>
    <w:p w14:paraId="5EB1A11F" w14:textId="5258DE4F" w:rsidR="00290403" w:rsidRPr="007F288E" w:rsidRDefault="00290403" w:rsidP="00290403">
      <w:pPr>
        <w:spacing w:line="360" w:lineRule="auto"/>
        <w:rPr>
          <w:sz w:val="22"/>
          <w:szCs w:val="22"/>
          <w:lang w:val="uk-UA"/>
        </w:rPr>
      </w:pPr>
      <w:r w:rsidRPr="23E60B81">
        <w:rPr>
          <w:sz w:val="22"/>
          <w:szCs w:val="22"/>
          <w:lang w:val="uk-UA"/>
        </w:rPr>
        <w:t>4.1</w:t>
      </w:r>
      <w:r w:rsidR="70DA2213" w:rsidRPr="23E60B81">
        <w:rPr>
          <w:sz w:val="22"/>
          <w:szCs w:val="22"/>
          <w:lang w:val="uk-UA"/>
        </w:rPr>
        <w:t>9</w:t>
      </w:r>
      <w:r w:rsidR="6AE6DAFD" w:rsidRPr="23E60B81">
        <w:rPr>
          <w:sz w:val="22"/>
          <w:szCs w:val="22"/>
          <w:lang w:val="uk-UA"/>
        </w:rPr>
        <w:t xml:space="preserve"> </w:t>
      </w:r>
      <w:r w:rsidRPr="23E60B81">
        <w:rPr>
          <w:sz w:val="22"/>
          <w:szCs w:val="22"/>
          <w:lang w:val="uk-UA"/>
        </w:rPr>
        <w:t xml:space="preserve">Розробити всі необхідні схеми та креслення, розробити інструкцію для оператора, зробити зміни в існуючих </w:t>
      </w:r>
      <w:proofErr w:type="spellStart"/>
      <w:r w:rsidRPr="23E60B81">
        <w:rPr>
          <w:sz w:val="22"/>
          <w:szCs w:val="22"/>
          <w:lang w:val="uk-UA"/>
        </w:rPr>
        <w:t>проектних</w:t>
      </w:r>
      <w:proofErr w:type="spellEnd"/>
      <w:r w:rsidRPr="23E60B81">
        <w:rPr>
          <w:sz w:val="22"/>
          <w:szCs w:val="22"/>
          <w:lang w:val="uk-UA"/>
        </w:rPr>
        <w:t xml:space="preserve"> документах:</w:t>
      </w:r>
    </w:p>
    <w:p w14:paraId="60D902EE" w14:textId="77777777" w:rsidR="00290403" w:rsidRPr="007F288E" w:rsidRDefault="00290403" w:rsidP="00290403">
      <w:pPr>
        <w:spacing w:line="360" w:lineRule="auto"/>
        <w:rPr>
          <w:sz w:val="22"/>
          <w:szCs w:val="22"/>
          <w:lang w:val="uk-UA"/>
        </w:rPr>
      </w:pPr>
      <w:r w:rsidRPr="007F288E">
        <w:rPr>
          <w:sz w:val="22"/>
          <w:szCs w:val="22"/>
          <w:lang w:val="uk-UA"/>
        </w:rPr>
        <w:t>- технологічні схеми та креслення;</w:t>
      </w:r>
    </w:p>
    <w:p w14:paraId="44D11064" w14:textId="77777777" w:rsidR="00290403" w:rsidRPr="007F288E" w:rsidRDefault="00290403" w:rsidP="00290403">
      <w:pPr>
        <w:spacing w:line="360" w:lineRule="auto"/>
        <w:rPr>
          <w:sz w:val="22"/>
          <w:szCs w:val="22"/>
          <w:lang w:val="uk-UA"/>
        </w:rPr>
      </w:pPr>
      <w:r w:rsidRPr="007F288E">
        <w:rPr>
          <w:sz w:val="22"/>
          <w:szCs w:val="22"/>
          <w:lang w:val="uk-UA"/>
        </w:rPr>
        <w:t>- креслення ємності;</w:t>
      </w:r>
    </w:p>
    <w:p w14:paraId="7217E9BF" w14:textId="77777777" w:rsidR="00290403" w:rsidRPr="007F288E" w:rsidRDefault="00290403" w:rsidP="00290403">
      <w:pPr>
        <w:spacing w:line="360" w:lineRule="auto"/>
        <w:rPr>
          <w:sz w:val="22"/>
          <w:szCs w:val="22"/>
          <w:lang w:val="uk-UA"/>
        </w:rPr>
      </w:pPr>
      <w:r w:rsidRPr="007F288E">
        <w:rPr>
          <w:sz w:val="22"/>
          <w:szCs w:val="22"/>
          <w:lang w:val="uk-UA"/>
        </w:rPr>
        <w:t>-трубопроводи та інші комунікації;</w:t>
      </w:r>
    </w:p>
    <w:p w14:paraId="05F20D35" w14:textId="77777777" w:rsidR="00290403" w:rsidRPr="007F288E" w:rsidRDefault="00290403" w:rsidP="00290403">
      <w:pPr>
        <w:spacing w:line="360" w:lineRule="auto"/>
        <w:rPr>
          <w:sz w:val="22"/>
          <w:szCs w:val="22"/>
          <w:lang w:val="uk-UA"/>
        </w:rPr>
      </w:pPr>
      <w:r w:rsidRPr="007F288E">
        <w:rPr>
          <w:sz w:val="22"/>
          <w:szCs w:val="22"/>
          <w:lang w:val="uk-UA"/>
        </w:rPr>
        <w:t>-електрична та пневматична схеми;</w:t>
      </w:r>
    </w:p>
    <w:p w14:paraId="4B585B99" w14:textId="77777777" w:rsidR="00290403" w:rsidRPr="007F288E" w:rsidRDefault="00290403" w:rsidP="00290403">
      <w:pPr>
        <w:spacing w:line="360" w:lineRule="auto"/>
        <w:rPr>
          <w:sz w:val="22"/>
          <w:szCs w:val="22"/>
          <w:lang w:val="uk-UA"/>
        </w:rPr>
      </w:pPr>
      <w:r w:rsidRPr="007F288E">
        <w:rPr>
          <w:sz w:val="22"/>
          <w:szCs w:val="22"/>
          <w:lang w:val="uk-UA"/>
        </w:rPr>
        <w:t>- інструкція для оператора;</w:t>
      </w:r>
    </w:p>
    <w:p w14:paraId="6BED8FD9" w14:textId="77777777" w:rsidR="00290403" w:rsidRPr="007F288E" w:rsidRDefault="00290403" w:rsidP="00290403">
      <w:pPr>
        <w:spacing w:line="360" w:lineRule="auto"/>
        <w:rPr>
          <w:sz w:val="22"/>
          <w:szCs w:val="22"/>
          <w:lang w:val="uk-UA"/>
        </w:rPr>
      </w:pPr>
      <w:r w:rsidRPr="007F288E">
        <w:rPr>
          <w:sz w:val="22"/>
          <w:szCs w:val="22"/>
          <w:lang w:val="uk-UA"/>
        </w:rPr>
        <w:t xml:space="preserve">- інші </w:t>
      </w:r>
      <w:proofErr w:type="spellStart"/>
      <w:r w:rsidRPr="007F288E">
        <w:rPr>
          <w:sz w:val="22"/>
          <w:szCs w:val="22"/>
          <w:lang w:val="uk-UA"/>
        </w:rPr>
        <w:t>проектні</w:t>
      </w:r>
      <w:proofErr w:type="spellEnd"/>
      <w:r w:rsidRPr="007F288E">
        <w:rPr>
          <w:sz w:val="22"/>
          <w:szCs w:val="22"/>
          <w:lang w:val="uk-UA"/>
        </w:rPr>
        <w:t xml:space="preserve"> документи.</w:t>
      </w:r>
    </w:p>
    <w:p w14:paraId="4E720BD1" w14:textId="5BFEA64D" w:rsidR="00290403" w:rsidRPr="007F288E" w:rsidRDefault="00290403" w:rsidP="00290403">
      <w:pPr>
        <w:spacing w:line="360" w:lineRule="auto"/>
        <w:rPr>
          <w:sz w:val="22"/>
          <w:szCs w:val="22"/>
          <w:lang w:val="uk-UA"/>
        </w:rPr>
      </w:pPr>
      <w:r w:rsidRPr="5F50459A">
        <w:rPr>
          <w:sz w:val="22"/>
          <w:szCs w:val="22"/>
          <w:lang w:val="uk-UA"/>
        </w:rPr>
        <w:lastRenderedPageBreak/>
        <w:t>4.</w:t>
      </w:r>
      <w:r w:rsidR="58BEACF2" w:rsidRPr="5F50459A">
        <w:rPr>
          <w:sz w:val="22"/>
          <w:szCs w:val="22"/>
          <w:lang w:val="uk-UA"/>
        </w:rPr>
        <w:t>20</w:t>
      </w:r>
      <w:r w:rsidRPr="5F50459A">
        <w:rPr>
          <w:sz w:val="22"/>
          <w:szCs w:val="22"/>
          <w:lang w:val="uk-UA"/>
        </w:rPr>
        <w:t>.</w:t>
      </w:r>
      <w:r>
        <w:tab/>
      </w:r>
      <w:r w:rsidRPr="5F50459A">
        <w:rPr>
          <w:sz w:val="22"/>
          <w:szCs w:val="22"/>
          <w:lang w:val="uk-UA"/>
        </w:rPr>
        <w:t xml:space="preserve">Розробка креслень та схем повинна виконуватися ПІДРЯДНИКОМ в </w:t>
      </w:r>
      <w:proofErr w:type="spellStart"/>
      <w:r w:rsidRPr="5F50459A">
        <w:rPr>
          <w:sz w:val="22"/>
          <w:szCs w:val="22"/>
          <w:lang w:val="uk-UA"/>
        </w:rPr>
        <w:t>AutoCAD</w:t>
      </w:r>
      <w:proofErr w:type="spellEnd"/>
      <w:r w:rsidRPr="5F50459A">
        <w:rPr>
          <w:sz w:val="22"/>
          <w:szCs w:val="22"/>
          <w:lang w:val="uk-UA"/>
        </w:rPr>
        <w:t xml:space="preserve">, </w:t>
      </w:r>
      <w:r w:rsidR="007F288E" w:rsidRPr="5F50459A">
        <w:rPr>
          <w:sz w:val="22"/>
          <w:szCs w:val="22"/>
          <w:lang w:val="uk-UA"/>
        </w:rPr>
        <w:t>К</w:t>
      </w:r>
      <w:r w:rsidRPr="5F50459A">
        <w:rPr>
          <w:sz w:val="22"/>
          <w:szCs w:val="22"/>
          <w:lang w:val="uk-UA"/>
        </w:rPr>
        <w:t>омпас або інших інженерних програмах.</w:t>
      </w:r>
    </w:p>
    <w:p w14:paraId="0D540EDD" w14:textId="4A22CDDD" w:rsidR="00290403" w:rsidRPr="007F288E" w:rsidRDefault="00290403" w:rsidP="00290403">
      <w:pPr>
        <w:spacing w:line="360" w:lineRule="auto"/>
        <w:rPr>
          <w:sz w:val="22"/>
          <w:szCs w:val="22"/>
          <w:lang w:val="uk-UA"/>
        </w:rPr>
      </w:pPr>
      <w:r w:rsidRPr="5F50459A">
        <w:rPr>
          <w:sz w:val="22"/>
          <w:szCs w:val="22"/>
          <w:lang w:val="uk-UA"/>
        </w:rPr>
        <w:t>4.</w:t>
      </w:r>
      <w:r w:rsidR="77D20F91" w:rsidRPr="5F50459A">
        <w:rPr>
          <w:sz w:val="22"/>
          <w:szCs w:val="22"/>
          <w:lang w:val="uk-UA"/>
        </w:rPr>
        <w:t>2</w:t>
      </w:r>
      <w:r w:rsidR="4DA49EDE" w:rsidRPr="5F50459A">
        <w:rPr>
          <w:sz w:val="22"/>
          <w:szCs w:val="22"/>
          <w:lang w:val="uk-UA"/>
        </w:rPr>
        <w:t>1</w:t>
      </w:r>
      <w:r w:rsidRPr="5F50459A">
        <w:rPr>
          <w:sz w:val="22"/>
          <w:szCs w:val="22"/>
          <w:lang w:val="uk-UA"/>
        </w:rPr>
        <w:t>.</w:t>
      </w:r>
      <w:r>
        <w:tab/>
      </w:r>
      <w:r w:rsidRPr="5F50459A">
        <w:rPr>
          <w:sz w:val="22"/>
          <w:szCs w:val="22"/>
          <w:lang w:val="uk-UA"/>
        </w:rPr>
        <w:t>На все обладнання та матеріали, що поставляються ПІДРЯДНИКОМ, мають бути надані технічні паспорти, сертифікати відповідності, якості та походження в паперовому вигляді українською мовою.</w:t>
      </w:r>
    </w:p>
    <w:p w14:paraId="13ADBA73" w14:textId="0AB4EBD2" w:rsidR="001D35A7" w:rsidRPr="00BE62C9" w:rsidRDefault="00290403" w:rsidP="00290403">
      <w:pPr>
        <w:spacing w:line="360" w:lineRule="auto"/>
        <w:rPr>
          <w:sz w:val="22"/>
          <w:szCs w:val="22"/>
        </w:rPr>
      </w:pPr>
      <w:r w:rsidRPr="5F50459A">
        <w:rPr>
          <w:sz w:val="22"/>
          <w:szCs w:val="22"/>
          <w:lang w:val="uk-UA"/>
        </w:rPr>
        <w:t>4.</w:t>
      </w:r>
      <w:r w:rsidR="7D1B01AF" w:rsidRPr="5F50459A">
        <w:rPr>
          <w:sz w:val="22"/>
          <w:szCs w:val="22"/>
          <w:lang w:val="uk-UA"/>
        </w:rPr>
        <w:t>2</w:t>
      </w:r>
      <w:r w:rsidR="6C6ECDA9" w:rsidRPr="5F50459A">
        <w:rPr>
          <w:sz w:val="22"/>
          <w:szCs w:val="22"/>
          <w:lang w:val="uk-UA"/>
        </w:rPr>
        <w:t>2</w:t>
      </w:r>
      <w:r w:rsidRPr="5F50459A">
        <w:rPr>
          <w:sz w:val="22"/>
          <w:szCs w:val="22"/>
          <w:lang w:val="uk-UA"/>
        </w:rPr>
        <w:t>.</w:t>
      </w:r>
      <w:r w:rsidRPr="001B0177">
        <w:rPr>
          <w:lang w:val="uk-UA"/>
        </w:rPr>
        <w:tab/>
      </w:r>
      <w:r w:rsidRPr="5F50459A">
        <w:rPr>
          <w:sz w:val="22"/>
          <w:szCs w:val="22"/>
          <w:lang w:val="uk-UA"/>
        </w:rPr>
        <w:t>Всі використані (поставлені) ПІДРЯДНИКОМ для виконання робіт матеріали мають бути належної якості та відповідати стандартам, технічним умовам, іншій нормативно-технічній документації (сертифікату якості (безпеки), санітарно-гігієнічним вимогам), які встановлюють вимоги до якості для товарів та сертифіковані в Україні. Сертифікати на всі використані матеріали надаються ПІДРЯДНИКОМ обов’язково.</w:t>
      </w:r>
    </w:p>
    <w:p w14:paraId="08CAC506" w14:textId="00714F90" w:rsidR="00C37AC3" w:rsidRPr="00FD5ADD" w:rsidRDefault="00C37AC3" w:rsidP="00C37AC3">
      <w:pPr>
        <w:spacing w:line="360" w:lineRule="auto"/>
        <w:rPr>
          <w:sz w:val="22"/>
          <w:szCs w:val="22"/>
        </w:rPr>
      </w:pPr>
      <w:r>
        <w:rPr>
          <w:sz w:val="22"/>
          <w:szCs w:val="22"/>
          <w:lang w:val="uk-UA"/>
        </w:rPr>
        <w:t>4.</w:t>
      </w:r>
      <w:r w:rsidRPr="00C37AC3">
        <w:rPr>
          <w:sz w:val="22"/>
          <w:szCs w:val="22"/>
        </w:rPr>
        <w:t>23</w:t>
      </w:r>
      <w:r>
        <w:rPr>
          <w:sz w:val="22"/>
          <w:szCs w:val="22"/>
          <w:lang w:val="uk-UA"/>
        </w:rPr>
        <w:t xml:space="preserve"> </w:t>
      </w:r>
      <w:r>
        <w:rPr>
          <w:bCs/>
          <w:iCs/>
          <w:kern w:val="28"/>
          <w:sz w:val="22"/>
          <w:szCs w:val="22"/>
          <w:lang w:val="uk-UA" w:eastAsia="en-US"/>
        </w:rPr>
        <w:t>Реалізувати програмний алгоритм згідно Додатку №</w:t>
      </w:r>
      <w:r w:rsidRPr="00CF52BA">
        <w:rPr>
          <w:bCs/>
          <w:iCs/>
          <w:kern w:val="28"/>
          <w:sz w:val="22"/>
          <w:szCs w:val="22"/>
          <w:lang w:eastAsia="en-US"/>
        </w:rPr>
        <w:t>6</w:t>
      </w:r>
      <w:r>
        <w:rPr>
          <w:bCs/>
          <w:iCs/>
          <w:kern w:val="28"/>
          <w:sz w:val="22"/>
          <w:szCs w:val="22"/>
          <w:lang w:val="uk-UA" w:eastAsia="en-US"/>
        </w:rPr>
        <w:t xml:space="preserve">.         </w:t>
      </w:r>
    </w:p>
    <w:p w14:paraId="58C14040" w14:textId="77777777" w:rsidR="00C37AC3" w:rsidRPr="00C37AC3" w:rsidRDefault="00C37AC3" w:rsidP="00290403">
      <w:pPr>
        <w:spacing w:line="360" w:lineRule="auto"/>
        <w:rPr>
          <w:sz w:val="22"/>
          <w:szCs w:val="22"/>
        </w:rPr>
      </w:pPr>
    </w:p>
    <w:p w14:paraId="0BE22850" w14:textId="77777777" w:rsidR="00EA235C" w:rsidRPr="00973BB3" w:rsidRDefault="00EA235C" w:rsidP="00FC4240">
      <w:pPr>
        <w:pStyle w:val="1"/>
        <w:spacing w:line="360" w:lineRule="auto"/>
        <w:rPr>
          <w:rStyle w:val="af5"/>
          <w:rFonts w:ascii="Times New Roman" w:hAnsi="Times New Roman"/>
          <w:b/>
          <w:bCs w:val="0"/>
          <w:sz w:val="22"/>
          <w:szCs w:val="22"/>
        </w:rPr>
      </w:pPr>
      <w:r w:rsidRPr="00B31CEA">
        <w:rPr>
          <w:rStyle w:val="af5"/>
          <w:rFonts w:ascii="Times New Roman" w:hAnsi="Times New Roman"/>
          <w:b/>
          <w:bCs w:val="0"/>
          <w:sz w:val="22"/>
          <w:szCs w:val="22"/>
          <w:lang w:val="uk-UA"/>
        </w:rPr>
        <w:t xml:space="preserve">5. </w:t>
      </w:r>
      <w:proofErr w:type="spellStart"/>
      <w:r w:rsidRPr="00973BB3">
        <w:rPr>
          <w:rStyle w:val="af5"/>
          <w:rFonts w:ascii="Times New Roman" w:hAnsi="Times New Roman"/>
          <w:b/>
          <w:bCs w:val="0"/>
          <w:sz w:val="22"/>
          <w:szCs w:val="22"/>
        </w:rPr>
        <w:t>Електромонтаж</w:t>
      </w:r>
      <w:proofErr w:type="spellEnd"/>
      <w:r w:rsidRPr="00973BB3">
        <w:rPr>
          <w:rStyle w:val="af5"/>
          <w:rFonts w:ascii="Times New Roman" w:hAnsi="Times New Roman"/>
          <w:b/>
          <w:bCs w:val="0"/>
          <w:sz w:val="22"/>
          <w:szCs w:val="22"/>
        </w:rPr>
        <w:t xml:space="preserve"> </w:t>
      </w:r>
      <w:proofErr w:type="spellStart"/>
      <w:r w:rsidRPr="00973BB3">
        <w:rPr>
          <w:rStyle w:val="af5"/>
          <w:rFonts w:ascii="Times New Roman" w:hAnsi="Times New Roman"/>
          <w:b/>
          <w:bCs w:val="0"/>
          <w:sz w:val="22"/>
          <w:szCs w:val="22"/>
        </w:rPr>
        <w:t>обладнання</w:t>
      </w:r>
      <w:proofErr w:type="spellEnd"/>
      <w:r w:rsidRPr="00973BB3">
        <w:rPr>
          <w:rStyle w:val="af5"/>
          <w:rFonts w:ascii="Times New Roman" w:hAnsi="Times New Roman"/>
          <w:b/>
          <w:bCs w:val="0"/>
          <w:sz w:val="22"/>
          <w:szCs w:val="22"/>
        </w:rPr>
        <w:t xml:space="preserve">, </w:t>
      </w:r>
      <w:proofErr w:type="spellStart"/>
      <w:r w:rsidRPr="00973BB3">
        <w:rPr>
          <w:rStyle w:val="af5"/>
          <w:rFonts w:ascii="Times New Roman" w:hAnsi="Times New Roman"/>
          <w:b/>
          <w:bCs w:val="0"/>
          <w:sz w:val="22"/>
          <w:szCs w:val="22"/>
        </w:rPr>
        <w:t>КВПіА</w:t>
      </w:r>
      <w:proofErr w:type="spellEnd"/>
      <w:r w:rsidRPr="00973BB3">
        <w:rPr>
          <w:rStyle w:val="af5"/>
          <w:rFonts w:ascii="Times New Roman" w:hAnsi="Times New Roman"/>
          <w:b/>
          <w:bCs w:val="0"/>
          <w:sz w:val="22"/>
          <w:szCs w:val="22"/>
        </w:rPr>
        <w:t>.</w:t>
      </w:r>
    </w:p>
    <w:p w14:paraId="4DDBEF00" w14:textId="77777777" w:rsidR="00442493" w:rsidRPr="001B0177" w:rsidRDefault="00442493" w:rsidP="00C71DB4">
      <w:pPr>
        <w:spacing w:line="360" w:lineRule="auto"/>
        <w:ind w:left="765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eastAsia="en-US"/>
        </w:rPr>
      </w:pPr>
    </w:p>
    <w:p w14:paraId="64AD8002" w14:textId="77777777" w:rsidR="00C71DB4" w:rsidRPr="00973BB3" w:rsidRDefault="00C71DB4" w:rsidP="00C71DB4">
      <w:pPr>
        <w:spacing w:line="360" w:lineRule="auto"/>
        <w:ind w:left="765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Розділ 5 даного ТЗ уточнює які роботи мають бути виконані та вимоги до них </w:t>
      </w:r>
    </w:p>
    <w:p w14:paraId="6EF17189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Даним завданням передбачається підключення всіх приладів </w:t>
      </w:r>
      <w:proofErr w:type="spellStart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КВПіА</w:t>
      </w:r>
      <w:proofErr w:type="spellEnd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 (існуючих та нових), відповідно до розробленої технологічної схеми. Пункти 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eastAsia="en-US"/>
        </w:rPr>
        <w:t>5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.3-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eastAsia="en-US"/>
        </w:rPr>
        <w:t>5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.10 є уточнюючими в межах даного ТЗ та робочого </w:t>
      </w:r>
      <w:proofErr w:type="spellStart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проекту</w:t>
      </w:r>
      <w:proofErr w:type="spellEnd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.</w:t>
      </w:r>
    </w:p>
    <w:p w14:paraId="56FAFFAB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6"/>
          <w:bCs/>
          <w:color w:val="auto"/>
          <w:kern w:val="28"/>
          <w:sz w:val="22"/>
          <w:szCs w:val="22"/>
          <w:u w:val="none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ПІДРЯДНИК постачає щити (якщо необхідно), комплектуючі, монтажні матеріали, кабельні лотки  та інші матеріали, які необхідні та попередньо були розраховані, погодженні з замовником. Рекомендовані виробники обладнання вказані в </w:t>
      </w:r>
      <w:hyperlink w:anchor="_Додаток_№4" w:history="1">
        <w:r w:rsidRPr="00973BB3">
          <w:rPr>
            <w:rStyle w:val="a6"/>
            <w:bCs/>
            <w:color w:val="auto"/>
            <w:kern w:val="28"/>
            <w:sz w:val="22"/>
            <w:szCs w:val="22"/>
            <w:lang w:val="uk-UA" w:eastAsia="en-US"/>
          </w:rPr>
          <w:t>додатку№</w:t>
        </w:r>
      </w:hyperlink>
      <w:r w:rsidR="00B8308E">
        <w:rPr>
          <w:rStyle w:val="a6"/>
          <w:bCs/>
          <w:color w:val="auto"/>
          <w:kern w:val="28"/>
          <w:sz w:val="22"/>
          <w:szCs w:val="22"/>
          <w:lang w:val="uk-UA" w:eastAsia="en-US"/>
        </w:rPr>
        <w:t>3</w:t>
      </w:r>
    </w:p>
    <w:p w14:paraId="6A57B5D1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Виконати відключення та перен</w:t>
      </w:r>
      <w:r w:rsidR="005D00A8"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е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с</w:t>
      </w:r>
      <w:r w:rsidR="005D00A8"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ення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 існуючого обладнання, кабельних трас, комунікацій , якщо воно заважає встановленню нового. Перенос попередньо узгодити із замовником.</w:t>
      </w:r>
    </w:p>
    <w:p w14:paraId="1FE697FA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Виконати підключення перенесеного обладнання, кабельних трас, комунікацій.</w:t>
      </w:r>
    </w:p>
    <w:p w14:paraId="28B6CF08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Виконати монтаж кабельних лотків/трас для прокладки кабелів для нового обладнання та, якщо необхідно, для обладнання, що переносилося. Металоконструкції, опори та настінні кріплення виготовляє/поставляє ПІДРЯДНИК. Монтаж нового обладнання виконувати без використання проміжних клемних коробок. Для обладнання, яке переносилося можливе використання проміжних клемних коробок з ступенем захисту не нижче ніж ІР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eastAsia="en-US"/>
        </w:rPr>
        <w:t>56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.</w:t>
      </w:r>
    </w:p>
    <w:p w14:paraId="1DE8CAA1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Для прокладання кабельних трас можуть використовуватися лотки або труби (обов’язково на обох кінцях розвальцьовані) з нержавіючої сталі. Траси повинні бути прокладено від шафи управління до безпосереднього розташування обладнання, провисання комунікацій не допустимо.</w:t>
      </w:r>
    </w:p>
    <w:p w14:paraId="11314D8B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Всі кабелі, що відходять від електрощитів, повинні бути надійно закріплені та  повинні бути промарковані з вказанням марки, перерізу, довжини і найменування кабельних ліній. </w:t>
      </w:r>
      <w:proofErr w:type="spellStart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Бірки</w:t>
      </w:r>
      <w:proofErr w:type="spellEnd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 для маркування кабелів виконати серійними матеріалами зі стійким до стирання, вологи та агресивних середовищ </w:t>
      </w:r>
      <w:proofErr w:type="spellStart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принтом</w:t>
      </w:r>
      <w:proofErr w:type="spellEnd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. Вимоги до маркування описані в пункті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val="en-US" w:eastAsia="en-US"/>
        </w:rPr>
        <w:t xml:space="preserve"> </w:t>
      </w: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№6.</w:t>
      </w:r>
    </w:p>
    <w:p w14:paraId="0C0987CF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Кабелі всередині щита повинні бути закріплені знизу ,маркувальні </w:t>
      </w:r>
      <w:proofErr w:type="spellStart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бірки</w:t>
      </w:r>
      <w:proofErr w:type="spellEnd"/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 xml:space="preserve"> мають бути всередині щита, але на видному місці поза внутрішніх лотків щита.</w:t>
      </w:r>
    </w:p>
    <w:p w14:paraId="3C0BA26A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lastRenderedPageBreak/>
        <w:t>У внутрішніх лотках щита кабелі, які підключенні до щита повинні бути прокладені без зовнішньої ізоляції.</w:t>
      </w:r>
    </w:p>
    <w:p w14:paraId="77B58D62" w14:textId="77777777" w:rsidR="00C71DB4" w:rsidRPr="00973BB3" w:rsidRDefault="00C71DB4" w:rsidP="00C71DB4">
      <w:pPr>
        <w:numPr>
          <w:ilvl w:val="1"/>
          <w:numId w:val="15"/>
        </w:num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</w:pPr>
      <w:r w:rsidRPr="00973BB3">
        <w:rPr>
          <w:rStyle w:val="af5"/>
          <w:rFonts w:ascii="Times New Roman" w:hAnsi="Times New Roman"/>
          <w:b w:val="0"/>
          <w:sz w:val="22"/>
          <w:szCs w:val="22"/>
          <w:lang w:val="uk-UA" w:eastAsia="en-US"/>
        </w:rPr>
        <w:t>Всі жили, без винятку, мають бути з наконечниками відповідного перерізу.</w:t>
      </w:r>
    </w:p>
    <w:p w14:paraId="3461D779" w14:textId="54339559" w:rsidR="00EA235C" w:rsidRPr="00973BB3" w:rsidRDefault="00EA235C" w:rsidP="00FC4240">
      <w:p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bCs w:val="0"/>
          <w:sz w:val="22"/>
          <w:szCs w:val="22"/>
          <w:lang w:val="uk-UA" w:eastAsia="en-US"/>
        </w:rPr>
      </w:pPr>
    </w:p>
    <w:p w14:paraId="487FC83D" w14:textId="49FA27E2" w:rsidR="5DD1B128" w:rsidRDefault="5DD1B128" w:rsidP="5DD1B128">
      <w:pPr>
        <w:spacing w:line="360" w:lineRule="auto"/>
        <w:jc w:val="both"/>
        <w:outlineLvl w:val="0"/>
        <w:rPr>
          <w:rStyle w:val="af5"/>
          <w:rFonts w:ascii="Times New Roman" w:hAnsi="Times New Roman"/>
          <w:b w:val="0"/>
          <w:bCs w:val="0"/>
          <w:sz w:val="22"/>
          <w:szCs w:val="22"/>
          <w:lang w:val="uk-UA" w:eastAsia="en-US"/>
        </w:rPr>
      </w:pPr>
    </w:p>
    <w:p w14:paraId="0FF012B2" w14:textId="77777777" w:rsidR="00EA235C" w:rsidRPr="00973BB3" w:rsidRDefault="00C60B80" w:rsidP="00FC4240">
      <w:pPr>
        <w:pStyle w:val="1"/>
        <w:spacing w:line="360" w:lineRule="auto"/>
        <w:rPr>
          <w:rFonts w:ascii="Times New Roman" w:hAnsi="Times New Roman"/>
          <w:sz w:val="22"/>
          <w:szCs w:val="22"/>
        </w:rPr>
      </w:pPr>
      <w:r w:rsidRPr="00973BB3">
        <w:rPr>
          <w:rFonts w:ascii="Times New Roman" w:hAnsi="Times New Roman"/>
          <w:sz w:val="22"/>
          <w:szCs w:val="22"/>
          <w:lang w:val="uk-UA"/>
        </w:rPr>
        <w:t>6</w:t>
      </w:r>
      <w:r w:rsidR="00EA235C" w:rsidRPr="00973BB3">
        <w:rPr>
          <w:rFonts w:ascii="Times New Roman" w:hAnsi="Times New Roman"/>
          <w:sz w:val="22"/>
          <w:szCs w:val="22"/>
        </w:rPr>
        <w:t xml:space="preserve">. </w:t>
      </w:r>
      <w:proofErr w:type="spellStart"/>
      <w:r w:rsidR="00EA235C" w:rsidRPr="00973BB3">
        <w:rPr>
          <w:rFonts w:ascii="Times New Roman" w:hAnsi="Times New Roman"/>
          <w:sz w:val="22"/>
          <w:szCs w:val="22"/>
        </w:rPr>
        <w:t>Маркування</w:t>
      </w:r>
      <w:proofErr w:type="spellEnd"/>
      <w:r w:rsidR="00EA235C" w:rsidRPr="00973BB3">
        <w:rPr>
          <w:rFonts w:ascii="Times New Roman" w:hAnsi="Times New Roman"/>
          <w:sz w:val="22"/>
          <w:szCs w:val="22"/>
        </w:rPr>
        <w:t xml:space="preserve">, </w:t>
      </w:r>
      <w:proofErr w:type="spellStart"/>
      <w:r w:rsidR="00EA235C" w:rsidRPr="00973BB3">
        <w:rPr>
          <w:rFonts w:ascii="Times New Roman" w:hAnsi="Times New Roman"/>
          <w:sz w:val="22"/>
          <w:szCs w:val="22"/>
        </w:rPr>
        <w:t>електрична</w:t>
      </w:r>
      <w:proofErr w:type="spellEnd"/>
      <w:r w:rsidR="00EA235C" w:rsidRPr="00973BB3">
        <w:rPr>
          <w:rFonts w:ascii="Times New Roman" w:hAnsi="Times New Roman"/>
          <w:sz w:val="22"/>
          <w:szCs w:val="22"/>
        </w:rPr>
        <w:t xml:space="preserve"> та </w:t>
      </w:r>
      <w:proofErr w:type="spellStart"/>
      <w:r w:rsidR="00EA235C" w:rsidRPr="00973BB3">
        <w:rPr>
          <w:rFonts w:ascii="Times New Roman" w:hAnsi="Times New Roman"/>
          <w:sz w:val="22"/>
          <w:szCs w:val="22"/>
        </w:rPr>
        <w:t>пневматична</w:t>
      </w:r>
      <w:proofErr w:type="spellEnd"/>
      <w:r w:rsidR="00EA235C" w:rsidRPr="00973BB3">
        <w:rPr>
          <w:rFonts w:ascii="Times New Roman" w:hAnsi="Times New Roman"/>
          <w:sz w:val="22"/>
          <w:szCs w:val="22"/>
        </w:rPr>
        <w:t xml:space="preserve"> </w:t>
      </w:r>
      <w:proofErr w:type="spellStart"/>
      <w:r w:rsidR="00EA235C" w:rsidRPr="00973BB3">
        <w:rPr>
          <w:rFonts w:ascii="Times New Roman" w:hAnsi="Times New Roman"/>
          <w:sz w:val="22"/>
          <w:szCs w:val="22"/>
        </w:rPr>
        <w:t>схеми</w:t>
      </w:r>
      <w:proofErr w:type="spellEnd"/>
    </w:p>
    <w:p w14:paraId="0FB78278" w14:textId="49283969" w:rsidR="00EA235C" w:rsidRPr="00973BB3" w:rsidRDefault="00EA235C" w:rsidP="5DD1B128">
      <w:pPr>
        <w:spacing w:line="360" w:lineRule="auto"/>
        <w:rPr>
          <w:sz w:val="22"/>
          <w:szCs w:val="22"/>
          <w:lang w:val="uk-UA" w:eastAsia="en-US"/>
        </w:rPr>
      </w:pPr>
    </w:p>
    <w:p w14:paraId="2E5E77D1" w14:textId="77777777" w:rsidR="00C71DB4" w:rsidRPr="00973BB3" w:rsidRDefault="00C71DB4" w:rsidP="00C71DB4">
      <w:pPr>
        <w:spacing w:line="360" w:lineRule="auto"/>
        <w:ind w:left="928"/>
        <w:rPr>
          <w:bCs/>
          <w:sz w:val="22"/>
          <w:szCs w:val="22"/>
          <w:lang w:val="uk-UA" w:eastAsia="en-US"/>
        </w:rPr>
      </w:pPr>
      <w:r w:rsidRPr="00973BB3">
        <w:rPr>
          <w:bCs/>
          <w:sz w:val="22"/>
          <w:szCs w:val="22"/>
          <w:lang w:val="uk-UA" w:eastAsia="en-US"/>
        </w:rPr>
        <w:t xml:space="preserve">Розділ 6 даного ТЗ уточнює які роботи мають бути виконані та вимоги до них. </w:t>
      </w:r>
    </w:p>
    <w:p w14:paraId="3F6502AA" w14:textId="77777777" w:rsidR="00C71DB4" w:rsidRPr="00973BB3" w:rsidRDefault="00C71DB4" w:rsidP="00C71DB4">
      <w:pPr>
        <w:numPr>
          <w:ilvl w:val="1"/>
          <w:numId w:val="20"/>
        </w:numPr>
        <w:spacing w:line="360" w:lineRule="auto"/>
        <w:ind w:left="851" w:hanging="425"/>
        <w:rPr>
          <w:bCs/>
          <w:sz w:val="22"/>
          <w:szCs w:val="22"/>
          <w:lang w:val="uk-UA" w:eastAsia="en-US"/>
        </w:rPr>
      </w:pPr>
      <w:r w:rsidRPr="00973BB3">
        <w:rPr>
          <w:bCs/>
          <w:sz w:val="22"/>
          <w:szCs w:val="22"/>
          <w:lang w:val="uk-UA" w:eastAsia="en-US"/>
        </w:rPr>
        <w:t>Даним завданням передбачається розробка повної технічної документації в тому числі електрична, пневматична схеми та маркування . Пункти 6.3-6.</w:t>
      </w:r>
      <w:r w:rsidRPr="00973BB3">
        <w:rPr>
          <w:bCs/>
          <w:sz w:val="22"/>
          <w:szCs w:val="22"/>
          <w:lang w:eastAsia="en-US"/>
        </w:rPr>
        <w:t>1</w:t>
      </w:r>
      <w:r w:rsidRPr="00973BB3">
        <w:rPr>
          <w:bCs/>
          <w:sz w:val="22"/>
          <w:szCs w:val="22"/>
          <w:lang w:val="uk-UA" w:eastAsia="en-US"/>
        </w:rPr>
        <w:t xml:space="preserve">0 є уточнюючими в межах даного ТЗ та робочого </w:t>
      </w:r>
      <w:proofErr w:type="spellStart"/>
      <w:r w:rsidRPr="00973BB3">
        <w:rPr>
          <w:bCs/>
          <w:sz w:val="22"/>
          <w:szCs w:val="22"/>
          <w:lang w:val="uk-UA" w:eastAsia="en-US"/>
        </w:rPr>
        <w:t>проекту</w:t>
      </w:r>
      <w:proofErr w:type="spellEnd"/>
      <w:r w:rsidRPr="00973BB3">
        <w:rPr>
          <w:bCs/>
          <w:sz w:val="22"/>
          <w:szCs w:val="22"/>
          <w:lang w:val="uk-UA" w:eastAsia="en-US"/>
        </w:rPr>
        <w:t>.</w:t>
      </w:r>
    </w:p>
    <w:p w14:paraId="30A7440A" w14:textId="77777777" w:rsidR="00C71DB4" w:rsidRPr="00973BB3" w:rsidRDefault="00C71DB4" w:rsidP="00C71DB4">
      <w:pPr>
        <w:numPr>
          <w:ilvl w:val="1"/>
          <w:numId w:val="20"/>
        </w:numPr>
        <w:spacing w:line="360" w:lineRule="auto"/>
        <w:ind w:left="851" w:hanging="425"/>
        <w:rPr>
          <w:bCs/>
          <w:sz w:val="22"/>
          <w:szCs w:val="22"/>
          <w:lang w:val="uk-UA" w:eastAsia="en-US"/>
        </w:rPr>
      </w:pPr>
      <w:r w:rsidRPr="00973BB3">
        <w:rPr>
          <w:bCs/>
          <w:sz w:val="22"/>
          <w:szCs w:val="22"/>
          <w:lang w:val="uk-UA" w:eastAsia="en-US"/>
        </w:rPr>
        <w:t>ПІДРЯДНИК повинен розробити та узгодити з ЗАМОВНИКОМ електричну схему підключення обладнання загалом. У відповідності до даних схем ПІДРЯДНИК повинен виконати монтаж.</w:t>
      </w:r>
    </w:p>
    <w:p w14:paraId="3AA86564" w14:textId="77777777" w:rsidR="00C71DB4" w:rsidRPr="00C42C1E" w:rsidRDefault="00C71DB4" w:rsidP="00C71DB4">
      <w:pPr>
        <w:numPr>
          <w:ilvl w:val="1"/>
          <w:numId w:val="20"/>
        </w:numPr>
        <w:spacing w:line="360" w:lineRule="auto"/>
        <w:ind w:left="851" w:hanging="425"/>
        <w:rPr>
          <w:bCs/>
          <w:sz w:val="22"/>
          <w:szCs w:val="22"/>
          <w:lang w:val="uk-UA" w:eastAsia="en-US"/>
        </w:rPr>
      </w:pPr>
      <w:r w:rsidRPr="00973BB3">
        <w:rPr>
          <w:bCs/>
          <w:sz w:val="22"/>
          <w:szCs w:val="22"/>
          <w:lang w:val="uk-UA" w:eastAsia="en-US"/>
        </w:rPr>
        <w:t xml:space="preserve">ПІДРЯДНИК повинен </w:t>
      </w:r>
      <w:proofErr w:type="spellStart"/>
      <w:r w:rsidRPr="00973BB3">
        <w:rPr>
          <w:bCs/>
          <w:sz w:val="22"/>
          <w:szCs w:val="22"/>
          <w:lang w:val="uk-UA" w:eastAsia="en-US"/>
        </w:rPr>
        <w:t>внести</w:t>
      </w:r>
      <w:proofErr w:type="spellEnd"/>
      <w:r w:rsidRPr="00973BB3">
        <w:rPr>
          <w:bCs/>
          <w:sz w:val="22"/>
          <w:szCs w:val="22"/>
          <w:lang w:val="uk-UA" w:eastAsia="en-US"/>
        </w:rPr>
        <w:t xml:space="preserve"> всі зміни які були</w:t>
      </w:r>
      <w:r w:rsidRPr="00C42C1E">
        <w:rPr>
          <w:bCs/>
          <w:sz w:val="22"/>
          <w:szCs w:val="22"/>
          <w:lang w:val="uk-UA" w:eastAsia="en-US"/>
        </w:rPr>
        <w:t xml:space="preserve"> виконані ним під час впровадження </w:t>
      </w:r>
      <w:proofErr w:type="spellStart"/>
      <w:r w:rsidRPr="00C42C1E">
        <w:rPr>
          <w:bCs/>
          <w:sz w:val="22"/>
          <w:szCs w:val="22"/>
          <w:lang w:val="uk-UA" w:eastAsia="en-US"/>
        </w:rPr>
        <w:t>проекту</w:t>
      </w:r>
      <w:proofErr w:type="spellEnd"/>
      <w:r w:rsidRPr="00C42C1E">
        <w:rPr>
          <w:bCs/>
          <w:sz w:val="22"/>
          <w:szCs w:val="22"/>
          <w:lang w:val="uk-UA" w:eastAsia="en-US"/>
        </w:rPr>
        <w:t xml:space="preserve"> в існуючі схеми.</w:t>
      </w:r>
    </w:p>
    <w:p w14:paraId="1AE7D2F6" w14:textId="77777777" w:rsidR="00C71DB4" w:rsidRPr="00C42C1E" w:rsidRDefault="00C71DB4" w:rsidP="00C71DB4">
      <w:pPr>
        <w:numPr>
          <w:ilvl w:val="1"/>
          <w:numId w:val="20"/>
        </w:numPr>
        <w:spacing w:line="360" w:lineRule="auto"/>
        <w:ind w:left="851" w:hanging="425"/>
        <w:rPr>
          <w:bCs/>
          <w:sz w:val="22"/>
          <w:szCs w:val="22"/>
          <w:lang w:val="uk-UA" w:eastAsia="en-US"/>
        </w:rPr>
      </w:pPr>
      <w:r w:rsidRPr="00C42C1E">
        <w:rPr>
          <w:bCs/>
          <w:sz w:val="22"/>
          <w:szCs w:val="22"/>
          <w:lang w:val="uk-UA" w:eastAsia="en-US"/>
        </w:rPr>
        <w:t>На схемі повинні бути відображені всі елементи встановленого нового обладнання.</w:t>
      </w:r>
    </w:p>
    <w:p w14:paraId="67E2E2B7" w14:textId="77777777" w:rsidR="00C71DB4" w:rsidRPr="00C42C1E" w:rsidRDefault="00C71DB4" w:rsidP="00C71DB4">
      <w:pPr>
        <w:numPr>
          <w:ilvl w:val="1"/>
          <w:numId w:val="20"/>
        </w:numPr>
        <w:spacing w:line="360" w:lineRule="auto"/>
        <w:ind w:left="851" w:hanging="425"/>
        <w:rPr>
          <w:bCs/>
          <w:sz w:val="22"/>
          <w:szCs w:val="22"/>
          <w:lang w:val="uk-UA" w:eastAsia="en-US"/>
        </w:rPr>
      </w:pPr>
      <w:r w:rsidRPr="00C42C1E">
        <w:rPr>
          <w:bCs/>
          <w:sz w:val="22"/>
          <w:szCs w:val="22"/>
          <w:lang w:val="uk-UA" w:eastAsia="en-US"/>
        </w:rPr>
        <w:t>На кожній сторінці має бути зазначений номер поточної сторінки, номер попередньої та наступної сторінки.</w:t>
      </w:r>
    </w:p>
    <w:p w14:paraId="6DBACD89" w14:textId="77777777" w:rsidR="00C71DB4" w:rsidRPr="00C42C1E" w:rsidRDefault="00C71DB4" w:rsidP="00C71DB4">
      <w:pPr>
        <w:numPr>
          <w:ilvl w:val="1"/>
          <w:numId w:val="20"/>
        </w:numPr>
        <w:spacing w:line="360" w:lineRule="auto"/>
        <w:ind w:left="851" w:hanging="425"/>
        <w:rPr>
          <w:bCs/>
          <w:sz w:val="22"/>
          <w:szCs w:val="22"/>
          <w:lang w:val="uk-UA" w:eastAsia="en-US"/>
        </w:rPr>
      </w:pPr>
      <w:r w:rsidRPr="00C42C1E">
        <w:rPr>
          <w:bCs/>
          <w:sz w:val="22"/>
          <w:szCs w:val="22"/>
          <w:lang w:val="uk-UA" w:eastAsia="en-US"/>
        </w:rPr>
        <w:t>Кожен елемент/виконавчий механізм який є на схемі повинен мати технологічне маркування та короткий опис  функції яку виконує даний елемент/механізм.</w:t>
      </w:r>
    </w:p>
    <w:p w14:paraId="26ED87A4" w14:textId="77777777" w:rsidR="00C71DB4" w:rsidRPr="00C42C1E" w:rsidRDefault="00C71DB4" w:rsidP="00C71DB4">
      <w:pPr>
        <w:numPr>
          <w:ilvl w:val="1"/>
          <w:numId w:val="20"/>
        </w:numPr>
        <w:spacing w:line="360" w:lineRule="auto"/>
        <w:ind w:left="851" w:hanging="142"/>
        <w:rPr>
          <w:bCs/>
          <w:sz w:val="22"/>
          <w:szCs w:val="22"/>
          <w:lang w:val="uk-UA" w:eastAsia="en-US"/>
        </w:rPr>
      </w:pPr>
      <w:r w:rsidRPr="00C42C1E">
        <w:rPr>
          <w:bCs/>
          <w:sz w:val="22"/>
          <w:szCs w:val="22"/>
          <w:lang w:val="uk-UA" w:eastAsia="en-US"/>
        </w:rPr>
        <w:t xml:space="preserve">Схема повинна бути розроблена в програмному забезпеченні </w:t>
      </w:r>
      <w:proofErr w:type="spellStart"/>
      <w:r w:rsidRPr="00C42C1E">
        <w:rPr>
          <w:bCs/>
          <w:sz w:val="22"/>
          <w:szCs w:val="22"/>
          <w:lang w:val="en-US" w:eastAsia="en-US"/>
        </w:rPr>
        <w:t>EPlan</w:t>
      </w:r>
      <w:proofErr w:type="spellEnd"/>
      <w:r w:rsidRPr="00C42C1E">
        <w:rPr>
          <w:bCs/>
          <w:sz w:val="22"/>
          <w:szCs w:val="22"/>
          <w:lang w:val="uk-UA" w:eastAsia="en-US"/>
        </w:rPr>
        <w:t xml:space="preserve">. Після виконання </w:t>
      </w:r>
      <w:proofErr w:type="spellStart"/>
      <w:r w:rsidRPr="00C42C1E">
        <w:rPr>
          <w:bCs/>
          <w:sz w:val="22"/>
          <w:szCs w:val="22"/>
          <w:lang w:val="uk-UA" w:eastAsia="en-US"/>
        </w:rPr>
        <w:t>проекту</w:t>
      </w:r>
      <w:proofErr w:type="spellEnd"/>
      <w:r w:rsidRPr="00C42C1E">
        <w:rPr>
          <w:bCs/>
          <w:sz w:val="22"/>
          <w:szCs w:val="22"/>
          <w:lang w:val="uk-UA" w:eastAsia="en-US"/>
        </w:rPr>
        <w:t xml:space="preserve"> ПІДРЯДНИК зобов’язаний передати ЗАМОВНИКУ схему в паперовому вигляді та безпосередній </w:t>
      </w:r>
      <w:proofErr w:type="spellStart"/>
      <w:r w:rsidRPr="00C42C1E">
        <w:rPr>
          <w:bCs/>
          <w:sz w:val="22"/>
          <w:szCs w:val="22"/>
          <w:lang w:val="uk-UA" w:eastAsia="en-US"/>
        </w:rPr>
        <w:t>проект</w:t>
      </w:r>
      <w:proofErr w:type="spellEnd"/>
      <w:r w:rsidRPr="00C42C1E">
        <w:rPr>
          <w:bCs/>
          <w:sz w:val="22"/>
          <w:szCs w:val="22"/>
          <w:lang w:val="uk-UA" w:eastAsia="en-US"/>
        </w:rPr>
        <w:t xml:space="preserve"> шафи </w:t>
      </w:r>
      <w:proofErr w:type="spellStart"/>
      <w:r w:rsidRPr="00C42C1E">
        <w:rPr>
          <w:bCs/>
          <w:sz w:val="22"/>
          <w:szCs w:val="22"/>
          <w:lang w:val="en-US" w:eastAsia="en-US"/>
        </w:rPr>
        <w:t>EPlan</w:t>
      </w:r>
      <w:proofErr w:type="spellEnd"/>
      <w:r w:rsidRPr="00C42C1E">
        <w:rPr>
          <w:bCs/>
          <w:sz w:val="22"/>
          <w:szCs w:val="22"/>
          <w:lang w:val="uk-UA" w:eastAsia="en-US"/>
        </w:rPr>
        <w:t xml:space="preserve">-і ( </w:t>
      </w:r>
      <w:proofErr w:type="spellStart"/>
      <w:r w:rsidRPr="00C42C1E">
        <w:rPr>
          <w:bCs/>
          <w:sz w:val="22"/>
          <w:szCs w:val="22"/>
          <w:lang w:val="uk-UA" w:eastAsia="en-US"/>
        </w:rPr>
        <w:t>проект</w:t>
      </w:r>
      <w:proofErr w:type="spellEnd"/>
      <w:r w:rsidRPr="00C42C1E">
        <w:rPr>
          <w:bCs/>
          <w:sz w:val="22"/>
          <w:szCs w:val="22"/>
          <w:lang w:val="uk-UA" w:eastAsia="en-US"/>
        </w:rPr>
        <w:t xml:space="preserve"> без захисту від редагування/запису).</w:t>
      </w:r>
    </w:p>
    <w:p w14:paraId="7A8EE130" w14:textId="77777777" w:rsidR="00C71DB4" w:rsidRPr="00C42C1E" w:rsidRDefault="00C71DB4" w:rsidP="00C71DB4">
      <w:pPr>
        <w:numPr>
          <w:ilvl w:val="1"/>
          <w:numId w:val="20"/>
        </w:numPr>
        <w:spacing w:line="360" w:lineRule="auto"/>
        <w:ind w:left="851"/>
        <w:rPr>
          <w:bCs/>
          <w:sz w:val="22"/>
          <w:szCs w:val="22"/>
          <w:lang w:val="uk-UA" w:eastAsia="en-US"/>
        </w:rPr>
      </w:pPr>
      <w:r w:rsidRPr="00C42C1E">
        <w:rPr>
          <w:bCs/>
          <w:sz w:val="22"/>
          <w:szCs w:val="22"/>
          <w:lang w:val="uk-UA" w:eastAsia="en-US"/>
        </w:rPr>
        <w:t>Всі позначки та маркування повинні бути виконанні в одному стилі, який погоджено с ЗАМОВНИКОМ.</w:t>
      </w:r>
    </w:p>
    <w:p w14:paraId="434676DF" w14:textId="77777777" w:rsidR="00C71DB4" w:rsidRPr="00C42C1E" w:rsidRDefault="00C71DB4" w:rsidP="00C71DB4">
      <w:pPr>
        <w:numPr>
          <w:ilvl w:val="1"/>
          <w:numId w:val="20"/>
        </w:numPr>
        <w:spacing w:line="360" w:lineRule="auto"/>
        <w:ind w:left="851"/>
        <w:rPr>
          <w:bCs/>
          <w:sz w:val="22"/>
          <w:szCs w:val="22"/>
          <w:lang w:val="uk-UA" w:eastAsia="en-US"/>
        </w:rPr>
      </w:pPr>
      <w:r w:rsidRPr="00C42C1E">
        <w:rPr>
          <w:bCs/>
          <w:color w:val="222222"/>
          <w:sz w:val="22"/>
          <w:szCs w:val="22"/>
          <w:lang w:val="uk-UA"/>
        </w:rPr>
        <w:t xml:space="preserve">Всі </w:t>
      </w:r>
      <w:proofErr w:type="spellStart"/>
      <w:r w:rsidRPr="00C42C1E">
        <w:rPr>
          <w:bCs/>
          <w:color w:val="222222"/>
          <w:sz w:val="22"/>
          <w:szCs w:val="22"/>
          <w:lang w:val="uk-UA"/>
        </w:rPr>
        <w:t>бірки</w:t>
      </w:r>
      <w:proofErr w:type="spellEnd"/>
      <w:r w:rsidRPr="00C42C1E">
        <w:rPr>
          <w:bCs/>
          <w:color w:val="222222"/>
          <w:sz w:val="22"/>
          <w:szCs w:val="22"/>
          <w:lang w:val="uk-UA"/>
        </w:rPr>
        <w:t xml:space="preserve"> та позначки для маркування виконати серійними матеріалами зі стійким до стирання</w:t>
      </w:r>
      <w:r w:rsidRPr="00C42C1E">
        <w:rPr>
          <w:bCs/>
          <w:sz w:val="22"/>
          <w:szCs w:val="22"/>
          <w:lang w:val="uk-UA"/>
        </w:rPr>
        <w:t>, вологи та агресивних середовищ</w:t>
      </w:r>
      <w:r w:rsidRPr="00C42C1E">
        <w:rPr>
          <w:bCs/>
          <w:color w:val="222222"/>
          <w:sz w:val="22"/>
          <w:szCs w:val="22"/>
          <w:lang w:val="uk-UA"/>
        </w:rPr>
        <w:t xml:space="preserve"> </w:t>
      </w:r>
      <w:proofErr w:type="spellStart"/>
      <w:r w:rsidRPr="00C42C1E">
        <w:rPr>
          <w:bCs/>
          <w:color w:val="222222"/>
          <w:sz w:val="22"/>
          <w:szCs w:val="22"/>
          <w:lang w:val="uk-UA"/>
        </w:rPr>
        <w:t>принтом</w:t>
      </w:r>
      <w:proofErr w:type="spellEnd"/>
      <w:r w:rsidRPr="00C42C1E">
        <w:rPr>
          <w:bCs/>
          <w:color w:val="222222"/>
          <w:sz w:val="22"/>
          <w:szCs w:val="22"/>
          <w:lang w:val="uk-UA"/>
        </w:rPr>
        <w:t xml:space="preserve">. Рукописні позначки та </w:t>
      </w:r>
      <w:proofErr w:type="spellStart"/>
      <w:r w:rsidRPr="00C42C1E">
        <w:rPr>
          <w:bCs/>
          <w:color w:val="222222"/>
          <w:sz w:val="22"/>
          <w:szCs w:val="22"/>
          <w:lang w:val="uk-UA"/>
        </w:rPr>
        <w:t>бірки</w:t>
      </w:r>
      <w:proofErr w:type="spellEnd"/>
      <w:r w:rsidRPr="00C42C1E">
        <w:rPr>
          <w:bCs/>
          <w:color w:val="222222"/>
          <w:sz w:val="22"/>
          <w:szCs w:val="22"/>
          <w:lang w:val="uk-UA"/>
        </w:rPr>
        <w:t xml:space="preserve"> не допускаються!</w:t>
      </w:r>
    </w:p>
    <w:p w14:paraId="0C5C3A94" w14:textId="77777777" w:rsidR="00C71DB4" w:rsidRPr="00C42C1E" w:rsidRDefault="00C71DB4" w:rsidP="00C71DB4">
      <w:pPr>
        <w:numPr>
          <w:ilvl w:val="1"/>
          <w:numId w:val="20"/>
        </w:numPr>
        <w:spacing w:line="360" w:lineRule="auto"/>
        <w:ind w:left="851" w:hanging="425"/>
        <w:rPr>
          <w:bCs/>
          <w:sz w:val="22"/>
          <w:szCs w:val="22"/>
          <w:lang w:val="uk-UA" w:eastAsia="en-US"/>
        </w:rPr>
      </w:pPr>
      <w:r w:rsidRPr="00C42C1E">
        <w:rPr>
          <w:bCs/>
          <w:sz w:val="22"/>
          <w:szCs w:val="22"/>
          <w:lang w:val="uk-UA" w:eastAsia="en-US"/>
        </w:rPr>
        <w:t>Технологічні назви елементів схеми мають бути узгоджені з ЗАМОВНИКОМ та цілком відповідати/співпадати  електричній схемі, маркуванню на кабелях та елементах, в програми ПЛК</w:t>
      </w:r>
    </w:p>
    <w:p w14:paraId="77B07B9F" w14:textId="77777777" w:rsidR="00EA235C" w:rsidRPr="00C42C1E" w:rsidRDefault="00EA235C" w:rsidP="00820B27">
      <w:pPr>
        <w:pStyle w:val="1"/>
        <w:numPr>
          <w:ilvl w:val="0"/>
          <w:numId w:val="20"/>
        </w:numPr>
        <w:spacing w:line="360" w:lineRule="auto"/>
        <w:rPr>
          <w:rFonts w:ascii="Times New Roman" w:hAnsi="Times New Roman"/>
          <w:sz w:val="22"/>
          <w:szCs w:val="22"/>
          <w:lang w:val="uk-UA"/>
        </w:rPr>
      </w:pPr>
      <w:r w:rsidRPr="00C42C1E">
        <w:rPr>
          <w:rFonts w:ascii="Times New Roman" w:hAnsi="Times New Roman"/>
          <w:sz w:val="22"/>
          <w:szCs w:val="22"/>
          <w:lang w:val="uk-UA"/>
        </w:rPr>
        <w:t>Розробка програмного забезпечення</w:t>
      </w:r>
    </w:p>
    <w:p w14:paraId="1FC39945" w14:textId="77777777" w:rsidR="00EA235C" w:rsidRPr="00C42C1E" w:rsidRDefault="00EA235C" w:rsidP="5DD1B128">
      <w:pPr>
        <w:spacing w:line="360" w:lineRule="auto"/>
        <w:ind w:left="360"/>
        <w:jc w:val="both"/>
        <w:outlineLvl w:val="0"/>
        <w:rPr>
          <w:color w:val="222222"/>
          <w:sz w:val="22"/>
          <w:szCs w:val="22"/>
          <w:lang w:val="uk-UA"/>
        </w:rPr>
      </w:pPr>
    </w:p>
    <w:p w14:paraId="6E11E60D" w14:textId="77777777" w:rsidR="00C71DB4" w:rsidRPr="00C42C1E" w:rsidRDefault="00C71DB4" w:rsidP="00C71DB4">
      <w:pPr>
        <w:spacing w:line="360" w:lineRule="auto"/>
        <w:rPr>
          <w:sz w:val="22"/>
          <w:szCs w:val="22"/>
          <w:lang w:val="uk-UA" w:eastAsia="en-US"/>
        </w:rPr>
      </w:pPr>
      <w:r w:rsidRPr="00C42C1E">
        <w:rPr>
          <w:sz w:val="22"/>
          <w:szCs w:val="22"/>
          <w:lang w:val="uk-UA" w:eastAsia="en-US"/>
        </w:rPr>
        <w:t xml:space="preserve">              Розділ 7 даного ТЗ уточнює питання щодо змін в програмного забезпечення , далі ПЗ. </w:t>
      </w:r>
    </w:p>
    <w:p w14:paraId="20DCB0B2" w14:textId="162EF90E" w:rsidR="00C71DB4" w:rsidRPr="00C42C1E" w:rsidRDefault="00C71DB4" w:rsidP="00C71DB4">
      <w:pPr>
        <w:spacing w:line="360" w:lineRule="auto"/>
        <w:rPr>
          <w:sz w:val="22"/>
          <w:szCs w:val="22"/>
          <w:lang w:val="uk-UA" w:eastAsia="en-US"/>
        </w:rPr>
      </w:pPr>
      <w:r w:rsidRPr="5C61D1C8">
        <w:rPr>
          <w:color w:val="222222"/>
          <w:sz w:val="22"/>
          <w:szCs w:val="22"/>
          <w:lang w:val="uk-UA"/>
        </w:rPr>
        <w:t xml:space="preserve">Для реалізації поставленої задачі пропонується застосувати існуючий контролер </w:t>
      </w:r>
      <w:r w:rsidRPr="5C61D1C8">
        <w:rPr>
          <w:color w:val="222222"/>
          <w:sz w:val="22"/>
          <w:szCs w:val="22"/>
          <w:lang w:val="en-US"/>
        </w:rPr>
        <w:t>S</w:t>
      </w:r>
      <w:r w:rsidRPr="5C61D1C8">
        <w:rPr>
          <w:color w:val="222222"/>
          <w:sz w:val="22"/>
          <w:szCs w:val="22"/>
          <w:lang w:val="uk-UA"/>
        </w:rPr>
        <w:t>7</w:t>
      </w:r>
      <w:r w:rsidR="760AC3BF" w:rsidRPr="5C61D1C8">
        <w:rPr>
          <w:color w:val="222222"/>
          <w:sz w:val="22"/>
          <w:szCs w:val="22"/>
          <w:lang w:val="uk-UA"/>
        </w:rPr>
        <w:t xml:space="preserve"> </w:t>
      </w:r>
      <w:r w:rsidRPr="5C61D1C8">
        <w:rPr>
          <w:color w:val="222222"/>
          <w:sz w:val="22"/>
          <w:szCs w:val="22"/>
          <w:lang w:val="uk-UA"/>
        </w:rPr>
        <w:t>416-2</w:t>
      </w:r>
      <w:r w:rsidRPr="5C61D1C8">
        <w:rPr>
          <w:color w:val="222222"/>
          <w:sz w:val="22"/>
          <w:szCs w:val="22"/>
          <w:lang w:val="en-US"/>
        </w:rPr>
        <w:t>DP</w:t>
      </w:r>
      <w:r w:rsidRPr="5C61D1C8">
        <w:rPr>
          <w:color w:val="222222"/>
          <w:sz w:val="22"/>
          <w:szCs w:val="22"/>
          <w:lang w:val="uk-UA"/>
        </w:rPr>
        <w:t xml:space="preserve"> змонтований у щитовій із існуючою </w:t>
      </w:r>
      <w:proofErr w:type="spellStart"/>
      <w:r w:rsidRPr="5C61D1C8">
        <w:rPr>
          <w:color w:val="222222"/>
          <w:sz w:val="22"/>
          <w:szCs w:val="22"/>
          <w:lang w:val="uk-UA"/>
        </w:rPr>
        <w:t>перефирією</w:t>
      </w:r>
      <w:proofErr w:type="spellEnd"/>
      <w:r w:rsidRPr="5C61D1C8">
        <w:rPr>
          <w:color w:val="222222"/>
          <w:sz w:val="22"/>
          <w:szCs w:val="22"/>
          <w:lang w:val="uk-UA"/>
        </w:rPr>
        <w:t xml:space="preserve"> для збору сигналів по мережі </w:t>
      </w:r>
      <w:r w:rsidRPr="5C61D1C8">
        <w:rPr>
          <w:color w:val="222222"/>
          <w:sz w:val="22"/>
          <w:szCs w:val="22"/>
          <w:lang w:val="en-US"/>
        </w:rPr>
        <w:t>Profibus</w:t>
      </w:r>
      <w:r w:rsidR="00DE122A" w:rsidRPr="5C61D1C8">
        <w:rPr>
          <w:color w:val="222222"/>
          <w:sz w:val="22"/>
          <w:szCs w:val="22"/>
          <w:lang w:val="uk-UA"/>
        </w:rPr>
        <w:t>/</w:t>
      </w:r>
      <w:proofErr w:type="spellStart"/>
      <w:r w:rsidR="00DE122A" w:rsidRPr="5C61D1C8">
        <w:rPr>
          <w:color w:val="222222"/>
          <w:sz w:val="22"/>
          <w:szCs w:val="22"/>
          <w:lang w:val="en-US"/>
        </w:rPr>
        <w:t>ProfiNET</w:t>
      </w:r>
      <w:proofErr w:type="spellEnd"/>
      <w:r w:rsidRPr="5C61D1C8">
        <w:rPr>
          <w:color w:val="222222"/>
          <w:sz w:val="22"/>
          <w:szCs w:val="22"/>
          <w:lang w:val="uk-UA"/>
        </w:rPr>
        <w:t xml:space="preserve">. Візуалізацію виконувати в існуючій системі </w:t>
      </w:r>
      <w:r w:rsidRPr="5C61D1C8">
        <w:rPr>
          <w:color w:val="222222"/>
          <w:sz w:val="22"/>
          <w:szCs w:val="22"/>
          <w:lang w:val="en-US"/>
        </w:rPr>
        <w:t>SCADA</w:t>
      </w:r>
      <w:r w:rsidRPr="5C61D1C8">
        <w:rPr>
          <w:color w:val="222222"/>
          <w:sz w:val="22"/>
          <w:szCs w:val="22"/>
          <w:lang w:val="uk-UA"/>
        </w:rPr>
        <w:t xml:space="preserve"> </w:t>
      </w:r>
      <w:r w:rsidRPr="5C61D1C8">
        <w:rPr>
          <w:color w:val="222222"/>
          <w:sz w:val="22"/>
          <w:szCs w:val="22"/>
          <w:lang w:val="en-US"/>
        </w:rPr>
        <w:t>WinCC</w:t>
      </w:r>
      <w:r w:rsidRPr="5C61D1C8">
        <w:rPr>
          <w:color w:val="222222"/>
          <w:sz w:val="22"/>
          <w:szCs w:val="22"/>
          <w:lang w:val="uk-UA"/>
        </w:rPr>
        <w:t xml:space="preserve"> </w:t>
      </w:r>
      <w:r w:rsidRPr="5C61D1C8">
        <w:rPr>
          <w:color w:val="222222"/>
          <w:sz w:val="22"/>
          <w:szCs w:val="22"/>
          <w:lang w:val="en-US"/>
        </w:rPr>
        <w:t>v</w:t>
      </w:r>
      <w:r w:rsidRPr="5C61D1C8">
        <w:rPr>
          <w:color w:val="222222"/>
          <w:sz w:val="22"/>
          <w:szCs w:val="22"/>
          <w:lang w:val="uk-UA"/>
        </w:rPr>
        <w:t>7.3 з врахуванням існуючого стилю</w:t>
      </w:r>
    </w:p>
    <w:p w14:paraId="5CBFDB2E" w14:textId="77777777" w:rsidR="00C71DB4" w:rsidRPr="00C42C1E" w:rsidRDefault="00C71DB4" w:rsidP="00C71DB4">
      <w:pPr>
        <w:numPr>
          <w:ilvl w:val="1"/>
          <w:numId w:val="20"/>
        </w:numPr>
        <w:spacing w:line="360" w:lineRule="auto"/>
        <w:ind w:left="709"/>
        <w:jc w:val="both"/>
        <w:outlineLvl w:val="0"/>
        <w:rPr>
          <w:bCs/>
          <w:color w:val="222222"/>
          <w:sz w:val="22"/>
          <w:szCs w:val="22"/>
          <w:lang w:val="uk-UA"/>
        </w:rPr>
      </w:pPr>
      <w:r w:rsidRPr="00C42C1E">
        <w:rPr>
          <w:bCs/>
          <w:color w:val="222222"/>
          <w:sz w:val="22"/>
          <w:szCs w:val="22"/>
          <w:lang w:val="uk-UA"/>
        </w:rPr>
        <w:lastRenderedPageBreak/>
        <w:t xml:space="preserve">ПІДРЯДНИК несе всі можливі ризики під час створення/зміни/інтеграції нових алгоритмів та програм в існуюче ПЗ до моменту передачі виконаних робіт ЗАМОВНИКУ на підставі кінцевого Акту здачі-приймання виконаних робіт. Негативні наслідки (пошкодження обладнання, як нового так і існуючого, зупинка виробництва та ін.) які виникнуть при виконанні даних робіт ПІДРЯДНИК зобов’язується відшкодувати до здачі </w:t>
      </w:r>
      <w:proofErr w:type="spellStart"/>
      <w:r w:rsidRPr="00C42C1E">
        <w:rPr>
          <w:bCs/>
          <w:color w:val="222222"/>
          <w:sz w:val="22"/>
          <w:szCs w:val="22"/>
          <w:lang w:val="uk-UA"/>
        </w:rPr>
        <w:t>проекту</w:t>
      </w:r>
      <w:proofErr w:type="spellEnd"/>
      <w:r w:rsidRPr="00C42C1E">
        <w:rPr>
          <w:bCs/>
          <w:color w:val="222222"/>
          <w:sz w:val="22"/>
          <w:szCs w:val="22"/>
          <w:lang w:val="uk-UA"/>
        </w:rPr>
        <w:t>. Якщо данні дії призвели до зупинки обладнання ПІДРЯДНИК повинен відновити його роботу в найкоротший термін, але не пізніше ніж 24 години після інциденту.</w:t>
      </w:r>
    </w:p>
    <w:p w14:paraId="3ED0A538" w14:textId="77777777" w:rsidR="00C71DB4" w:rsidRPr="00AF2C38" w:rsidRDefault="00C71DB4" w:rsidP="008330D7">
      <w:pPr>
        <w:numPr>
          <w:ilvl w:val="1"/>
          <w:numId w:val="20"/>
        </w:numPr>
        <w:spacing w:line="360" w:lineRule="auto"/>
        <w:ind w:left="709"/>
        <w:jc w:val="both"/>
        <w:outlineLvl w:val="0"/>
        <w:rPr>
          <w:bCs/>
          <w:color w:val="222222"/>
          <w:sz w:val="22"/>
          <w:szCs w:val="22"/>
          <w:lang w:val="uk-UA"/>
        </w:rPr>
      </w:pPr>
      <w:r w:rsidRPr="00AF2C38">
        <w:rPr>
          <w:color w:val="222222"/>
          <w:sz w:val="22"/>
          <w:szCs w:val="22"/>
          <w:lang w:val="uk-UA"/>
        </w:rPr>
        <w:t xml:space="preserve">Нові програми та зміни до існуючих повинні бути розроблені та узгоджені спільно з відповідальними особами зі сторони ЗАМОВНИКА та обов’язково повинні забезпечити виконання </w:t>
      </w:r>
      <w:r w:rsidR="008330D7" w:rsidRPr="00AF2C38">
        <w:rPr>
          <w:color w:val="222222"/>
          <w:sz w:val="22"/>
          <w:szCs w:val="22"/>
          <w:lang w:val="uk-UA"/>
        </w:rPr>
        <w:t xml:space="preserve">алгоритму роботи точки </w:t>
      </w:r>
      <w:proofErr w:type="spellStart"/>
      <w:r w:rsidR="008330D7" w:rsidRPr="00AF2C38">
        <w:rPr>
          <w:color w:val="222222"/>
          <w:sz w:val="22"/>
          <w:szCs w:val="22"/>
          <w:lang w:val="uk-UA"/>
        </w:rPr>
        <w:t>дозації</w:t>
      </w:r>
      <w:proofErr w:type="spellEnd"/>
      <w:r w:rsidR="008330D7" w:rsidRPr="00AF2C38">
        <w:rPr>
          <w:color w:val="222222"/>
          <w:sz w:val="22"/>
          <w:szCs w:val="22"/>
          <w:lang w:val="uk-UA"/>
        </w:rPr>
        <w:t xml:space="preserve"> описаний в Додатку . </w:t>
      </w:r>
    </w:p>
    <w:p w14:paraId="1D60D3ED" w14:textId="77777777" w:rsidR="00C71DB4" w:rsidRDefault="00C71DB4" w:rsidP="00C71DB4">
      <w:pPr>
        <w:spacing w:line="360" w:lineRule="auto"/>
        <w:ind w:left="709"/>
        <w:jc w:val="both"/>
        <w:outlineLvl w:val="0"/>
        <w:rPr>
          <w:color w:val="222222"/>
          <w:sz w:val="22"/>
          <w:szCs w:val="22"/>
          <w:lang w:val="uk-UA"/>
        </w:rPr>
      </w:pPr>
      <w:r w:rsidRPr="00AF2C38">
        <w:rPr>
          <w:color w:val="222222"/>
          <w:sz w:val="22"/>
          <w:szCs w:val="22"/>
          <w:lang w:val="uk-UA"/>
        </w:rPr>
        <w:t>При створенні/зміні програм ПІДРЯДНИК повинен врахувати взаємозв'язок з іншими програмами, які вже існують.</w:t>
      </w:r>
    </w:p>
    <w:p w14:paraId="4236CF56" w14:textId="77777777" w:rsidR="00A750BE" w:rsidRPr="0052020F" w:rsidRDefault="00A750BE" w:rsidP="00C71DB4">
      <w:pPr>
        <w:spacing w:line="360" w:lineRule="auto"/>
        <w:ind w:left="709"/>
        <w:jc w:val="both"/>
        <w:outlineLvl w:val="0"/>
        <w:rPr>
          <w:bCs/>
          <w:sz w:val="22"/>
          <w:szCs w:val="22"/>
          <w:lang w:val="uk-UA"/>
        </w:rPr>
      </w:pPr>
      <w:r w:rsidRPr="00515E0B">
        <w:rPr>
          <w:sz w:val="22"/>
          <w:szCs w:val="22"/>
          <w:lang w:val="uk-UA"/>
        </w:rPr>
        <w:t>Вході проведення програмування ЗАМОВНИК має право вказувати правки ПІДРЯДНИКУ, які не були описані в Додатку ТЗ по програмуванню. ПІДРЯДНИК зобов’язаний дані правки виконати в повному обсязі.</w:t>
      </w:r>
    </w:p>
    <w:p w14:paraId="1899264A" w14:textId="77777777" w:rsidR="00C71DB4" w:rsidRPr="00AF2C38" w:rsidRDefault="00C71DB4" w:rsidP="00C71DB4">
      <w:pPr>
        <w:numPr>
          <w:ilvl w:val="1"/>
          <w:numId w:val="20"/>
        </w:numPr>
        <w:spacing w:line="360" w:lineRule="auto"/>
        <w:ind w:left="709"/>
        <w:jc w:val="both"/>
        <w:outlineLvl w:val="0"/>
        <w:rPr>
          <w:bCs/>
          <w:color w:val="222222"/>
          <w:sz w:val="22"/>
          <w:szCs w:val="22"/>
          <w:lang w:val="uk-UA"/>
        </w:rPr>
      </w:pPr>
      <w:r w:rsidRPr="00AF2C38">
        <w:rPr>
          <w:color w:val="222222"/>
          <w:sz w:val="22"/>
          <w:szCs w:val="22"/>
          <w:lang w:val="uk-UA"/>
        </w:rPr>
        <w:t>Завантаження нових модулів програми (</w:t>
      </w:r>
      <w:r w:rsidRPr="00AF2C38">
        <w:rPr>
          <w:color w:val="222222"/>
          <w:sz w:val="22"/>
          <w:szCs w:val="22"/>
          <w:lang w:val="en-US"/>
        </w:rPr>
        <w:t>FC</w:t>
      </w:r>
      <w:r w:rsidRPr="00AF2C38">
        <w:rPr>
          <w:color w:val="222222"/>
          <w:sz w:val="22"/>
          <w:szCs w:val="22"/>
        </w:rPr>
        <w:t>,</w:t>
      </w:r>
      <w:r w:rsidRPr="00AF2C38">
        <w:rPr>
          <w:color w:val="222222"/>
          <w:sz w:val="22"/>
          <w:szCs w:val="22"/>
          <w:lang w:val="en-US"/>
        </w:rPr>
        <w:t>FB</w:t>
      </w:r>
      <w:r w:rsidRPr="00AF2C38">
        <w:rPr>
          <w:color w:val="222222"/>
          <w:sz w:val="22"/>
          <w:szCs w:val="22"/>
        </w:rPr>
        <w:t>,</w:t>
      </w:r>
      <w:r w:rsidRPr="00AF2C38">
        <w:rPr>
          <w:color w:val="222222"/>
          <w:sz w:val="22"/>
          <w:szCs w:val="22"/>
          <w:lang w:val="en-US"/>
        </w:rPr>
        <w:t>DB</w:t>
      </w:r>
      <w:r w:rsidRPr="00AF2C38">
        <w:rPr>
          <w:color w:val="222222"/>
          <w:sz w:val="22"/>
          <w:szCs w:val="22"/>
        </w:rPr>
        <w:t xml:space="preserve">) та </w:t>
      </w:r>
      <w:r w:rsidRPr="00AF2C38">
        <w:rPr>
          <w:color w:val="222222"/>
          <w:sz w:val="22"/>
          <w:szCs w:val="22"/>
          <w:lang w:val="uk-UA"/>
        </w:rPr>
        <w:t>змін до існуючих можливо лише після перевірки них відповідальним за ПЗ заводу зі сторони ЗАМОВНИКА.</w:t>
      </w:r>
    </w:p>
    <w:p w14:paraId="2D7A8E43" w14:textId="77777777" w:rsidR="00C71DB4" w:rsidRPr="00B31CEA" w:rsidRDefault="00C71DB4" w:rsidP="00C71DB4">
      <w:pPr>
        <w:numPr>
          <w:ilvl w:val="1"/>
          <w:numId w:val="20"/>
        </w:numPr>
        <w:spacing w:line="360" w:lineRule="auto"/>
        <w:ind w:left="709"/>
        <w:jc w:val="both"/>
        <w:outlineLvl w:val="0"/>
        <w:rPr>
          <w:bCs/>
          <w:color w:val="222222"/>
          <w:sz w:val="22"/>
          <w:szCs w:val="22"/>
          <w:lang w:val="uk-UA"/>
        </w:rPr>
      </w:pPr>
      <w:r w:rsidRPr="00B31CEA">
        <w:rPr>
          <w:color w:val="222222"/>
          <w:sz w:val="22"/>
          <w:szCs w:val="22"/>
          <w:lang w:val="uk-UA"/>
        </w:rPr>
        <w:t>Вимоги до розробки та внесення змін до програм.</w:t>
      </w:r>
    </w:p>
    <w:p w14:paraId="02E0CC4D" w14:textId="77777777" w:rsidR="00C71DB4" w:rsidRPr="00B31CEA" w:rsidRDefault="00C71DB4" w:rsidP="00C71DB4">
      <w:pPr>
        <w:numPr>
          <w:ilvl w:val="2"/>
          <w:numId w:val="20"/>
        </w:numPr>
        <w:spacing w:line="360" w:lineRule="auto"/>
        <w:ind w:left="1560"/>
        <w:jc w:val="both"/>
        <w:outlineLvl w:val="0"/>
        <w:rPr>
          <w:bCs/>
          <w:color w:val="222222"/>
          <w:sz w:val="22"/>
          <w:szCs w:val="22"/>
          <w:lang w:val="uk-UA"/>
        </w:rPr>
      </w:pPr>
      <w:r w:rsidRPr="00B31CEA">
        <w:rPr>
          <w:color w:val="222222"/>
          <w:sz w:val="22"/>
          <w:szCs w:val="22"/>
          <w:lang w:val="uk-UA"/>
        </w:rPr>
        <w:t>Вносити зміни до уже існуючих програм та блоків необхідно дотримуючись існуючого стилю написаної програми.</w:t>
      </w:r>
    </w:p>
    <w:p w14:paraId="343A08E3" w14:textId="77777777" w:rsidR="00C71DB4" w:rsidRPr="00B31CEA" w:rsidRDefault="00C71DB4" w:rsidP="00C71DB4">
      <w:pPr>
        <w:numPr>
          <w:ilvl w:val="2"/>
          <w:numId w:val="20"/>
        </w:numPr>
        <w:spacing w:line="360" w:lineRule="auto"/>
        <w:ind w:left="1560"/>
        <w:jc w:val="both"/>
        <w:outlineLvl w:val="0"/>
        <w:rPr>
          <w:bCs/>
          <w:color w:val="222222"/>
          <w:sz w:val="22"/>
          <w:szCs w:val="22"/>
          <w:lang w:val="uk-UA"/>
        </w:rPr>
      </w:pPr>
      <w:r w:rsidRPr="00B31CEA">
        <w:rPr>
          <w:color w:val="222222"/>
          <w:sz w:val="22"/>
          <w:szCs w:val="22"/>
          <w:lang w:val="uk-UA"/>
        </w:rPr>
        <w:t>Всі нові назви блоків, функцій та змінних повинні відповідати існуючому стилю та бути погодженим з ЗАМОВНИКОМ. Кожна змінна/блок повинні мати символьну назву та коментарі з коротким описом призначення або функціоналу даної змінної/блоку.</w:t>
      </w:r>
    </w:p>
    <w:p w14:paraId="5E99168C" w14:textId="77777777" w:rsidR="00C71DB4" w:rsidRPr="00B31CEA" w:rsidRDefault="00C71DB4" w:rsidP="00C71DB4">
      <w:pPr>
        <w:numPr>
          <w:ilvl w:val="2"/>
          <w:numId w:val="20"/>
        </w:numPr>
        <w:spacing w:line="360" w:lineRule="auto"/>
        <w:ind w:left="1560"/>
        <w:jc w:val="both"/>
        <w:outlineLvl w:val="0"/>
        <w:rPr>
          <w:bCs/>
          <w:color w:val="222222"/>
          <w:sz w:val="22"/>
          <w:szCs w:val="22"/>
          <w:lang w:val="uk-UA"/>
        </w:rPr>
      </w:pPr>
      <w:r w:rsidRPr="00B31CEA">
        <w:rPr>
          <w:color w:val="222222"/>
          <w:sz w:val="22"/>
          <w:szCs w:val="22"/>
          <w:lang w:val="uk-UA"/>
        </w:rPr>
        <w:t xml:space="preserve">Всі назви та коментарі в програмі ПЛК потрібно виконувати </w:t>
      </w:r>
      <w:r w:rsidRPr="00B31CEA">
        <w:rPr>
          <w:b/>
          <w:color w:val="222222"/>
          <w:sz w:val="22"/>
          <w:szCs w:val="22"/>
          <w:lang w:val="uk-UA"/>
        </w:rPr>
        <w:t>ВИКЛЮЧНО АНГЛІЙСЬКОЮ МОВОЮ</w:t>
      </w:r>
      <w:r w:rsidRPr="00B31CEA">
        <w:rPr>
          <w:color w:val="222222"/>
          <w:sz w:val="22"/>
          <w:szCs w:val="22"/>
          <w:lang w:val="uk-UA"/>
        </w:rPr>
        <w:t>.</w:t>
      </w:r>
    </w:p>
    <w:p w14:paraId="07508D64" w14:textId="77777777" w:rsidR="00EA235C" w:rsidRPr="00672479" w:rsidRDefault="00EA235C" w:rsidP="00FC4240">
      <w:pPr>
        <w:spacing w:line="360" w:lineRule="auto"/>
        <w:rPr>
          <w:sz w:val="22"/>
          <w:szCs w:val="22"/>
          <w:lang w:val="uk-UA"/>
        </w:rPr>
      </w:pPr>
      <w:r w:rsidRPr="00B31CEA">
        <w:rPr>
          <w:sz w:val="22"/>
          <w:szCs w:val="22"/>
          <w:lang w:val="uk-UA" w:eastAsia="en-US"/>
        </w:rPr>
        <w:t xml:space="preserve">Технічні назви елементів в програмі повинні  бути узгоджені з ЗАМОВНИКОМ та </w:t>
      </w:r>
      <w:r w:rsidRPr="00B31CEA">
        <w:rPr>
          <w:b/>
          <w:sz w:val="22"/>
          <w:szCs w:val="22"/>
          <w:lang w:val="uk-UA" w:eastAsia="en-US"/>
        </w:rPr>
        <w:t xml:space="preserve">цілком відповідати/співпадати </w:t>
      </w:r>
      <w:r w:rsidRPr="00B31CEA">
        <w:rPr>
          <w:sz w:val="22"/>
          <w:szCs w:val="22"/>
          <w:lang w:val="uk-UA" w:eastAsia="en-US"/>
        </w:rPr>
        <w:t xml:space="preserve"> електричній схемі, маркуванню на кабелях та елементах.</w:t>
      </w:r>
    </w:p>
    <w:p w14:paraId="5F86AADD" w14:textId="77777777" w:rsidR="00511D22" w:rsidRPr="00672479" w:rsidRDefault="002E7BA2" w:rsidP="00FC4240">
      <w:pPr>
        <w:pStyle w:val="1"/>
        <w:tabs>
          <w:tab w:val="left" w:pos="284"/>
        </w:tabs>
        <w:spacing w:line="360" w:lineRule="auto"/>
        <w:rPr>
          <w:rStyle w:val="af0"/>
          <w:rFonts w:ascii="Times New Roman" w:hAnsi="Times New Roman"/>
          <w:b/>
          <w:sz w:val="22"/>
          <w:szCs w:val="22"/>
          <w:lang w:val="uk-UA"/>
        </w:rPr>
      </w:pPr>
      <w:r w:rsidRPr="00672479">
        <w:rPr>
          <w:rStyle w:val="af0"/>
          <w:rFonts w:ascii="Times New Roman" w:hAnsi="Times New Roman"/>
          <w:b/>
          <w:sz w:val="22"/>
          <w:szCs w:val="22"/>
          <w:lang w:val="uk-UA"/>
        </w:rPr>
        <w:t>8</w:t>
      </w:r>
      <w:r w:rsidR="00511D22" w:rsidRPr="003607CE">
        <w:rPr>
          <w:rStyle w:val="af0"/>
          <w:rFonts w:ascii="Times New Roman" w:hAnsi="Times New Roman"/>
          <w:b/>
          <w:sz w:val="22"/>
          <w:szCs w:val="22"/>
          <w:lang w:val="uk-UA"/>
        </w:rPr>
        <w:t>. Порядок контролю і приймання робіт.</w:t>
      </w:r>
    </w:p>
    <w:p w14:paraId="0562CB0E" w14:textId="77777777" w:rsidR="00511D22" w:rsidRPr="00672479" w:rsidRDefault="00511D22" w:rsidP="50E03902">
      <w:pPr>
        <w:pStyle w:val="af1"/>
        <w:tabs>
          <w:tab w:val="left" w:pos="284"/>
        </w:tabs>
        <w:spacing w:after="0" w:line="360" w:lineRule="auto"/>
        <w:ind w:left="0"/>
        <w:contextualSpacing w:val="0"/>
        <w:outlineLvl w:val="0"/>
        <w:rPr>
          <w:rStyle w:val="longtext"/>
          <w:rFonts w:ascii="Times New Roman" w:eastAsia="Times New Roman" w:hAnsi="Times New Roman"/>
          <w:color w:val="222222"/>
          <w:lang w:val="uk-UA" w:eastAsia="ru-RU"/>
        </w:rPr>
      </w:pPr>
    </w:p>
    <w:p w14:paraId="7D27FCED" w14:textId="77777777" w:rsidR="00511D22" w:rsidRPr="00672479" w:rsidRDefault="00511D22" w:rsidP="002E7BA2">
      <w:pPr>
        <w:numPr>
          <w:ilvl w:val="1"/>
          <w:numId w:val="21"/>
        </w:numPr>
        <w:tabs>
          <w:tab w:val="left" w:pos="284"/>
        </w:tabs>
        <w:spacing w:line="360" w:lineRule="auto"/>
        <w:outlineLvl w:val="0"/>
        <w:rPr>
          <w:rStyle w:val="longtext"/>
          <w:color w:val="222222"/>
          <w:sz w:val="22"/>
          <w:szCs w:val="22"/>
          <w:lang w:val="uk-UA"/>
        </w:rPr>
      </w:pPr>
      <w:r w:rsidRPr="00672479">
        <w:rPr>
          <w:rStyle w:val="longtext"/>
          <w:color w:val="222222"/>
          <w:sz w:val="22"/>
          <w:szCs w:val="22"/>
          <w:lang w:val="uk-UA"/>
        </w:rPr>
        <w:t xml:space="preserve">Відповідальний за приймання </w:t>
      </w:r>
      <w:r w:rsidR="00FD255E" w:rsidRPr="00672479">
        <w:rPr>
          <w:rStyle w:val="longtext"/>
          <w:color w:val="222222"/>
          <w:sz w:val="22"/>
          <w:szCs w:val="22"/>
          <w:lang w:val="uk-UA"/>
        </w:rPr>
        <w:t xml:space="preserve">робіт </w:t>
      </w:r>
      <w:r w:rsidR="004447A3">
        <w:rPr>
          <w:rStyle w:val="longtext"/>
          <w:color w:val="222222"/>
          <w:sz w:val="22"/>
          <w:szCs w:val="22"/>
          <w:lang w:val="uk-UA"/>
        </w:rPr>
        <w:t>з</w:t>
      </w:r>
      <w:r w:rsidRPr="00672479">
        <w:rPr>
          <w:rStyle w:val="longtext"/>
          <w:color w:val="222222"/>
          <w:sz w:val="22"/>
          <w:szCs w:val="22"/>
          <w:lang w:val="uk-UA"/>
        </w:rPr>
        <w:t xml:space="preserve"> боку </w:t>
      </w:r>
      <w:proofErr w:type="spellStart"/>
      <w:r w:rsidRPr="00672479">
        <w:rPr>
          <w:rStyle w:val="longtext"/>
          <w:color w:val="222222"/>
          <w:sz w:val="22"/>
          <w:szCs w:val="22"/>
          <w:lang w:val="uk-UA"/>
        </w:rPr>
        <w:t>ЗАМОВНИКа</w:t>
      </w:r>
      <w:proofErr w:type="spellEnd"/>
      <w:r w:rsidRPr="00672479">
        <w:rPr>
          <w:rStyle w:val="longtext"/>
          <w:color w:val="222222"/>
          <w:sz w:val="22"/>
          <w:szCs w:val="22"/>
          <w:lang w:val="uk-UA"/>
        </w:rPr>
        <w:t xml:space="preserve"> – </w:t>
      </w:r>
      <w:r w:rsidR="00910889" w:rsidRPr="00672479">
        <w:rPr>
          <w:rStyle w:val="longtext"/>
          <w:color w:val="222222"/>
          <w:sz w:val="22"/>
          <w:szCs w:val="22"/>
          <w:lang w:val="uk-UA"/>
        </w:rPr>
        <w:t xml:space="preserve">головний </w:t>
      </w:r>
      <w:r w:rsidR="007A6DE6" w:rsidRPr="00672479">
        <w:rPr>
          <w:rStyle w:val="longtext"/>
          <w:color w:val="222222"/>
          <w:sz w:val="22"/>
          <w:szCs w:val="22"/>
          <w:lang w:val="uk-UA"/>
        </w:rPr>
        <w:t>пивовар</w:t>
      </w:r>
      <w:r w:rsidRPr="00672479">
        <w:rPr>
          <w:rStyle w:val="longtext"/>
          <w:color w:val="222222"/>
          <w:sz w:val="22"/>
          <w:szCs w:val="22"/>
          <w:lang w:val="uk-UA"/>
        </w:rPr>
        <w:t>.</w:t>
      </w:r>
    </w:p>
    <w:p w14:paraId="44C08B5D" w14:textId="77777777" w:rsidR="00511D22" w:rsidRPr="00672479" w:rsidRDefault="00C60B80" w:rsidP="002E7BA2">
      <w:pPr>
        <w:numPr>
          <w:ilvl w:val="1"/>
          <w:numId w:val="21"/>
        </w:numPr>
        <w:tabs>
          <w:tab w:val="left" w:pos="284"/>
        </w:tabs>
        <w:spacing w:line="360" w:lineRule="auto"/>
        <w:outlineLvl w:val="0"/>
        <w:rPr>
          <w:rStyle w:val="longtext"/>
          <w:color w:val="222222"/>
          <w:sz w:val="22"/>
          <w:szCs w:val="22"/>
          <w:lang w:val="uk-UA"/>
        </w:rPr>
      </w:pPr>
      <w:r w:rsidRPr="00672479">
        <w:rPr>
          <w:rStyle w:val="longtext"/>
          <w:color w:val="222222"/>
          <w:sz w:val="22"/>
          <w:szCs w:val="22"/>
          <w:lang w:val="uk-UA"/>
        </w:rPr>
        <w:t xml:space="preserve"> </w:t>
      </w:r>
      <w:r w:rsidR="00511D22" w:rsidRPr="00672479">
        <w:rPr>
          <w:rStyle w:val="longtext"/>
          <w:color w:val="222222"/>
          <w:sz w:val="22"/>
          <w:szCs w:val="22"/>
          <w:lang w:val="uk-UA"/>
        </w:rPr>
        <w:t>Контроль за якістю робіт проводиться технічним персоналом П</w:t>
      </w:r>
      <w:r w:rsidR="00424FA6" w:rsidRPr="00672479">
        <w:rPr>
          <w:rStyle w:val="longtext"/>
          <w:color w:val="222222"/>
          <w:sz w:val="22"/>
          <w:szCs w:val="22"/>
          <w:lang w:val="uk-UA"/>
        </w:rPr>
        <w:t>р</w:t>
      </w:r>
      <w:r w:rsidR="00511D22" w:rsidRPr="00672479">
        <w:rPr>
          <w:rStyle w:val="longtext"/>
          <w:color w:val="222222"/>
          <w:sz w:val="22"/>
          <w:szCs w:val="22"/>
          <w:lang w:val="uk-UA"/>
        </w:rPr>
        <w:t>АТ «КАРЛСБЕРГ УКРАЇНА».</w:t>
      </w:r>
    </w:p>
    <w:p w14:paraId="7B7F5887" w14:textId="77777777" w:rsidR="00FD255E" w:rsidRPr="00672479" w:rsidRDefault="002E7BA2" w:rsidP="00C60B80">
      <w:pPr>
        <w:tabs>
          <w:tab w:val="left" w:pos="284"/>
        </w:tabs>
        <w:spacing w:line="360" w:lineRule="auto"/>
        <w:outlineLvl w:val="0"/>
        <w:rPr>
          <w:rStyle w:val="longtext"/>
          <w:color w:val="222222"/>
          <w:sz w:val="22"/>
          <w:szCs w:val="22"/>
          <w:lang w:val="uk-UA"/>
        </w:rPr>
      </w:pPr>
      <w:r w:rsidRPr="00672479">
        <w:rPr>
          <w:rStyle w:val="longtext"/>
          <w:color w:val="222222"/>
          <w:sz w:val="22"/>
          <w:szCs w:val="22"/>
          <w:lang w:val="uk-UA"/>
        </w:rPr>
        <w:t>8</w:t>
      </w:r>
      <w:r w:rsidR="00FD255E" w:rsidRPr="00672479">
        <w:rPr>
          <w:rStyle w:val="longtext"/>
          <w:color w:val="222222"/>
          <w:sz w:val="22"/>
          <w:szCs w:val="22"/>
          <w:lang w:val="uk-UA"/>
        </w:rPr>
        <w:t>.</w:t>
      </w:r>
      <w:r w:rsidR="00C60B80" w:rsidRPr="00672479">
        <w:rPr>
          <w:rStyle w:val="longtext"/>
          <w:color w:val="222222"/>
          <w:sz w:val="22"/>
          <w:szCs w:val="22"/>
          <w:lang w:val="uk-UA"/>
        </w:rPr>
        <w:t>3</w:t>
      </w:r>
      <w:r w:rsidR="00FD255E" w:rsidRPr="00672479">
        <w:rPr>
          <w:rStyle w:val="longtext"/>
          <w:color w:val="222222"/>
          <w:sz w:val="22"/>
          <w:szCs w:val="22"/>
          <w:lang w:val="uk-UA"/>
        </w:rPr>
        <w:t xml:space="preserve"> Замовник залишає за собою право у випадку наявності сумнівів щодо якості робіт чи матеріалів </w:t>
      </w:r>
      <w:r w:rsidRPr="00672479">
        <w:rPr>
          <w:rStyle w:val="longtext"/>
          <w:color w:val="222222"/>
          <w:sz w:val="22"/>
          <w:szCs w:val="22"/>
          <w:lang w:val="uk-UA"/>
        </w:rPr>
        <w:t xml:space="preserve">    </w:t>
      </w:r>
      <w:r w:rsidR="00FD255E" w:rsidRPr="00672479">
        <w:rPr>
          <w:rStyle w:val="longtext"/>
          <w:color w:val="222222"/>
          <w:sz w:val="22"/>
          <w:szCs w:val="22"/>
          <w:lang w:val="uk-UA"/>
        </w:rPr>
        <w:t>задіяти незалежного експерта-спеціаліста.</w:t>
      </w:r>
    </w:p>
    <w:p w14:paraId="4532CE3A" w14:textId="77777777" w:rsidR="00511D22" w:rsidRPr="003607CE" w:rsidRDefault="002E7BA2" w:rsidP="00FC4240">
      <w:pPr>
        <w:pStyle w:val="1"/>
        <w:tabs>
          <w:tab w:val="left" w:pos="284"/>
        </w:tabs>
        <w:spacing w:line="360" w:lineRule="auto"/>
        <w:rPr>
          <w:rStyle w:val="af0"/>
          <w:rFonts w:ascii="Times New Roman" w:hAnsi="Times New Roman"/>
          <w:b/>
          <w:sz w:val="22"/>
          <w:szCs w:val="22"/>
          <w:lang w:val="uk-UA"/>
        </w:rPr>
      </w:pPr>
      <w:r w:rsidRPr="00672479">
        <w:rPr>
          <w:rStyle w:val="af0"/>
          <w:rFonts w:ascii="Times New Roman" w:hAnsi="Times New Roman"/>
          <w:b/>
          <w:sz w:val="22"/>
          <w:szCs w:val="22"/>
          <w:lang w:val="uk-UA"/>
        </w:rPr>
        <w:t>9</w:t>
      </w:r>
      <w:r w:rsidR="00511D22" w:rsidRPr="00672479">
        <w:rPr>
          <w:rStyle w:val="af0"/>
          <w:rFonts w:ascii="Times New Roman" w:hAnsi="Times New Roman"/>
          <w:b/>
          <w:sz w:val="22"/>
          <w:szCs w:val="22"/>
          <w:lang w:val="uk-UA"/>
        </w:rPr>
        <w:t xml:space="preserve">. </w:t>
      </w:r>
      <w:r w:rsidR="00511D22" w:rsidRPr="003607CE">
        <w:rPr>
          <w:rStyle w:val="af0"/>
          <w:rFonts w:ascii="Times New Roman" w:hAnsi="Times New Roman"/>
          <w:b/>
          <w:sz w:val="22"/>
          <w:szCs w:val="22"/>
          <w:lang w:val="uk-UA"/>
        </w:rPr>
        <w:t>Перелік документів, оформлюваних при здачі-прийманні виконаних робіт.</w:t>
      </w:r>
    </w:p>
    <w:p w14:paraId="61710CE9" w14:textId="77777777" w:rsidR="007A6DE6" w:rsidRPr="003607CE" w:rsidRDefault="00511D22" w:rsidP="002E7BA2">
      <w:pPr>
        <w:numPr>
          <w:ilvl w:val="1"/>
          <w:numId w:val="22"/>
        </w:numPr>
        <w:tabs>
          <w:tab w:val="left" w:pos="284"/>
        </w:tabs>
        <w:spacing w:line="360" w:lineRule="auto"/>
        <w:outlineLvl w:val="0"/>
        <w:rPr>
          <w:rStyle w:val="longtext"/>
          <w:color w:val="222222"/>
          <w:sz w:val="22"/>
          <w:szCs w:val="22"/>
          <w:lang w:val="uk-UA"/>
        </w:rPr>
      </w:pPr>
      <w:r w:rsidRPr="003607CE">
        <w:rPr>
          <w:rStyle w:val="longtext"/>
          <w:color w:val="222222"/>
          <w:sz w:val="22"/>
          <w:szCs w:val="22"/>
          <w:lang w:val="uk-UA"/>
        </w:rPr>
        <w:t>Звітні документи:</w:t>
      </w:r>
      <w:r w:rsidRPr="003607CE">
        <w:rPr>
          <w:rStyle w:val="longtext"/>
          <w:color w:val="222222"/>
          <w:sz w:val="22"/>
          <w:szCs w:val="22"/>
          <w:lang w:val="uk-UA"/>
        </w:rPr>
        <w:br/>
      </w:r>
      <w:r w:rsidRPr="003607CE">
        <w:rPr>
          <w:rStyle w:val="longtext"/>
          <w:rFonts w:ascii="Symbol" w:eastAsia="Symbol" w:hAnsi="Symbol" w:cs="Symbol"/>
          <w:color w:val="222222"/>
          <w:sz w:val="22"/>
          <w:szCs w:val="22"/>
          <w:lang w:val="uk-UA"/>
        </w:rPr>
        <w:t>-</w:t>
      </w:r>
      <w:r w:rsidRPr="003607CE">
        <w:rPr>
          <w:rStyle w:val="longtext"/>
          <w:color w:val="222222"/>
          <w:sz w:val="22"/>
          <w:szCs w:val="22"/>
          <w:lang w:val="uk-UA"/>
        </w:rPr>
        <w:t xml:space="preserve"> акт виконаних робіт (оформляє ПІДРЯДНИК);</w:t>
      </w:r>
      <w:r w:rsidRPr="003607CE">
        <w:rPr>
          <w:rStyle w:val="longtext"/>
          <w:color w:val="222222"/>
          <w:sz w:val="22"/>
          <w:szCs w:val="22"/>
          <w:lang w:val="uk-UA"/>
        </w:rPr>
        <w:br/>
      </w:r>
      <w:r w:rsidRPr="003607CE">
        <w:rPr>
          <w:rStyle w:val="longtext"/>
          <w:rFonts w:ascii="Symbol" w:eastAsia="Symbol" w:hAnsi="Symbol" w:cs="Symbol"/>
          <w:color w:val="222222"/>
          <w:sz w:val="22"/>
          <w:szCs w:val="22"/>
          <w:lang w:val="uk-UA"/>
        </w:rPr>
        <w:lastRenderedPageBreak/>
        <w:t>-</w:t>
      </w:r>
      <w:r w:rsidRPr="003607CE">
        <w:rPr>
          <w:rStyle w:val="longtext"/>
          <w:color w:val="222222"/>
          <w:sz w:val="22"/>
          <w:szCs w:val="22"/>
          <w:lang w:val="uk-UA"/>
        </w:rPr>
        <w:t xml:space="preserve"> локальний кошторис (оформляє ПІДРЯДНИК);</w:t>
      </w:r>
      <w:r w:rsidRPr="003607CE">
        <w:rPr>
          <w:rStyle w:val="longtext"/>
          <w:color w:val="222222"/>
          <w:sz w:val="22"/>
          <w:szCs w:val="22"/>
          <w:lang w:val="uk-UA"/>
        </w:rPr>
        <w:br/>
      </w:r>
      <w:r w:rsidRPr="003607CE">
        <w:rPr>
          <w:rStyle w:val="longtext"/>
          <w:rFonts w:ascii="Symbol" w:eastAsia="Symbol" w:hAnsi="Symbol" w:cs="Symbol"/>
          <w:color w:val="222222"/>
          <w:sz w:val="22"/>
          <w:szCs w:val="22"/>
          <w:lang w:val="uk-UA"/>
        </w:rPr>
        <w:t>-</w:t>
      </w:r>
      <w:r w:rsidRPr="003607CE">
        <w:rPr>
          <w:rStyle w:val="longtext"/>
          <w:color w:val="222222"/>
          <w:sz w:val="22"/>
          <w:szCs w:val="22"/>
          <w:lang w:val="uk-UA"/>
        </w:rPr>
        <w:t xml:space="preserve"> довідка про вартість виконаних робіт (оформляє ПІДРЯДНИК).</w:t>
      </w:r>
    </w:p>
    <w:p w14:paraId="70E06182" w14:textId="77777777" w:rsidR="00511D22" w:rsidRPr="00CF52BA" w:rsidRDefault="00511D22" w:rsidP="002E7BA2">
      <w:pPr>
        <w:numPr>
          <w:ilvl w:val="1"/>
          <w:numId w:val="22"/>
        </w:numPr>
        <w:tabs>
          <w:tab w:val="left" w:pos="0"/>
        </w:tabs>
        <w:spacing w:line="360" w:lineRule="auto"/>
        <w:outlineLvl w:val="0"/>
        <w:rPr>
          <w:rStyle w:val="longtext"/>
          <w:color w:val="222222"/>
          <w:sz w:val="22"/>
          <w:szCs w:val="22"/>
          <w:lang w:val="uk-UA"/>
        </w:rPr>
      </w:pPr>
      <w:r w:rsidRPr="003607CE">
        <w:rPr>
          <w:rStyle w:val="longtext"/>
          <w:color w:val="222222"/>
          <w:sz w:val="22"/>
          <w:szCs w:val="22"/>
          <w:lang w:val="uk-UA"/>
        </w:rPr>
        <w:t>Термін подання звітних документів, що оформляються при прийманні, становить 1 тиждень після закінчення робіт.</w:t>
      </w:r>
    </w:p>
    <w:p w14:paraId="454147C8" w14:textId="77777777" w:rsidR="00CF52BA" w:rsidRDefault="00CF52BA" w:rsidP="00CF52BA">
      <w:pPr>
        <w:pStyle w:val="1"/>
        <w:tabs>
          <w:tab w:val="left" w:pos="284"/>
        </w:tabs>
        <w:spacing w:line="360" w:lineRule="auto"/>
        <w:rPr>
          <w:rStyle w:val="af0"/>
          <w:rFonts w:ascii="Times New Roman" w:hAnsi="Times New Roman"/>
          <w:b/>
          <w:sz w:val="22"/>
          <w:szCs w:val="22"/>
          <w:lang w:val="uk-UA"/>
        </w:rPr>
      </w:pPr>
      <w:r w:rsidRPr="5E39CA1C">
        <w:rPr>
          <w:rStyle w:val="af0"/>
          <w:rFonts w:ascii="Times New Roman" w:hAnsi="Times New Roman"/>
          <w:b/>
          <w:sz w:val="22"/>
          <w:szCs w:val="22"/>
          <w:lang w:val="uk-UA"/>
        </w:rPr>
        <w:t xml:space="preserve">10. </w:t>
      </w:r>
      <w:r>
        <w:rPr>
          <w:rStyle w:val="af0"/>
          <w:rFonts w:ascii="Times New Roman" w:hAnsi="Times New Roman"/>
          <w:b/>
          <w:sz w:val="22"/>
          <w:szCs w:val="22"/>
          <w:lang w:val="uk-UA"/>
        </w:rPr>
        <w:t>Охорона праці</w:t>
      </w:r>
      <w:r w:rsidRPr="5E39CA1C">
        <w:rPr>
          <w:rStyle w:val="af0"/>
          <w:rFonts w:ascii="Times New Roman" w:hAnsi="Times New Roman"/>
          <w:b/>
          <w:sz w:val="22"/>
          <w:szCs w:val="22"/>
          <w:lang w:val="uk-UA"/>
        </w:rPr>
        <w:t>.</w:t>
      </w:r>
    </w:p>
    <w:p w14:paraId="746B904E" w14:textId="77777777" w:rsidR="00CF52BA" w:rsidRPr="001E6521" w:rsidRDefault="00CF52BA" w:rsidP="00CF52BA">
      <w:pPr>
        <w:spacing w:line="360" w:lineRule="auto"/>
        <w:rPr>
          <w:sz w:val="22"/>
          <w:szCs w:val="22"/>
          <w:lang w:val="uk-UA"/>
        </w:rPr>
      </w:pPr>
      <w:r w:rsidRPr="001E6521">
        <w:rPr>
          <w:sz w:val="22"/>
          <w:szCs w:val="22"/>
          <w:lang w:val="uk-UA"/>
        </w:rPr>
        <w:t xml:space="preserve">10.1.  ПІДРЯДНИК зобов'язаний в процесі виконання Робіт дотримуватися вимог законодавства України в галузі промислової безпеки, охорони праці та охорони навколишнього середовища, а також Стандартів Компанії </w:t>
      </w:r>
      <w:r w:rsidRPr="001E6521">
        <w:rPr>
          <w:sz w:val="22"/>
          <w:szCs w:val="22"/>
        </w:rPr>
        <w:t>Carlsberg</w:t>
      </w:r>
      <w:r w:rsidRPr="001E6521">
        <w:rPr>
          <w:sz w:val="22"/>
          <w:szCs w:val="22"/>
          <w:lang w:val="uk-UA"/>
        </w:rPr>
        <w:t xml:space="preserve"> в області охорони праці та пожежної безпеки.</w:t>
      </w:r>
    </w:p>
    <w:p w14:paraId="5D8BF992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10.2.   ПІДРЯДНИК повинен </w:t>
      </w:r>
      <w:proofErr w:type="spellStart"/>
      <w:r w:rsidRPr="001E6521">
        <w:rPr>
          <w:sz w:val="22"/>
          <w:szCs w:val="22"/>
        </w:rPr>
        <w:t>відповідати</w:t>
      </w:r>
      <w:proofErr w:type="spellEnd"/>
      <w:r w:rsidRPr="001E6521">
        <w:rPr>
          <w:sz w:val="22"/>
          <w:szCs w:val="22"/>
        </w:rPr>
        <w:t xml:space="preserve"> стандартам і законам,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діють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території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України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перевершувати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їх</w:t>
      </w:r>
      <w:proofErr w:type="spellEnd"/>
      <w:r w:rsidRPr="001E6521">
        <w:rPr>
          <w:sz w:val="22"/>
          <w:szCs w:val="22"/>
        </w:rPr>
        <w:t>.</w:t>
      </w:r>
    </w:p>
    <w:p w14:paraId="5DF22BFB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10.3.   </w:t>
      </w:r>
      <w:proofErr w:type="spellStart"/>
      <w:r w:rsidRPr="001E6521">
        <w:rPr>
          <w:sz w:val="22"/>
          <w:szCs w:val="22"/>
        </w:rPr>
        <w:t>Всі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співробітники</w:t>
      </w:r>
      <w:proofErr w:type="spellEnd"/>
      <w:r w:rsidRPr="001E6521">
        <w:rPr>
          <w:sz w:val="22"/>
          <w:szCs w:val="22"/>
        </w:rPr>
        <w:t xml:space="preserve"> ПІДРЯДНИКА </w:t>
      </w:r>
      <w:proofErr w:type="spellStart"/>
      <w:r w:rsidRPr="001E6521">
        <w:rPr>
          <w:sz w:val="22"/>
          <w:szCs w:val="22"/>
        </w:rPr>
        <w:t>повинні</w:t>
      </w:r>
      <w:proofErr w:type="spellEnd"/>
      <w:r w:rsidRPr="001E6521">
        <w:rPr>
          <w:sz w:val="22"/>
          <w:szCs w:val="22"/>
        </w:rPr>
        <w:t xml:space="preserve"> пройти </w:t>
      </w:r>
      <w:proofErr w:type="spellStart"/>
      <w:r w:rsidRPr="001E6521">
        <w:rPr>
          <w:sz w:val="22"/>
          <w:szCs w:val="22"/>
        </w:rPr>
        <w:t>вступний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інструктаж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який</w:t>
      </w:r>
      <w:proofErr w:type="spellEnd"/>
      <w:r w:rsidRPr="001E6521">
        <w:rPr>
          <w:sz w:val="22"/>
          <w:szCs w:val="22"/>
        </w:rPr>
        <w:t xml:space="preserve"> проводить </w:t>
      </w:r>
      <w:proofErr w:type="spellStart"/>
      <w:r w:rsidRPr="001E6521">
        <w:rPr>
          <w:sz w:val="22"/>
          <w:szCs w:val="22"/>
        </w:rPr>
        <w:t>інженер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ЗАМОВНИКА.</w:t>
      </w:r>
    </w:p>
    <w:p w14:paraId="2E8E2323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10.4.   </w:t>
      </w:r>
      <w:proofErr w:type="spellStart"/>
      <w:r w:rsidRPr="001E6521">
        <w:rPr>
          <w:sz w:val="22"/>
          <w:szCs w:val="22"/>
        </w:rPr>
        <w:t>Всі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співробітники</w:t>
      </w:r>
      <w:proofErr w:type="spellEnd"/>
      <w:r w:rsidRPr="001E6521">
        <w:rPr>
          <w:sz w:val="22"/>
          <w:szCs w:val="22"/>
        </w:rPr>
        <w:t xml:space="preserve"> ПІДРЯДНИКА перед початком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повинні</w:t>
      </w:r>
      <w:proofErr w:type="spellEnd"/>
      <w:r w:rsidRPr="001E6521">
        <w:rPr>
          <w:sz w:val="22"/>
          <w:szCs w:val="22"/>
        </w:rPr>
        <w:t xml:space="preserve"> пройти </w:t>
      </w:r>
      <w:proofErr w:type="spellStart"/>
      <w:r w:rsidRPr="001E6521">
        <w:rPr>
          <w:sz w:val="22"/>
          <w:szCs w:val="22"/>
        </w:rPr>
        <w:t>первинний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інструктаж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робочому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місці</w:t>
      </w:r>
      <w:proofErr w:type="spellEnd"/>
      <w:r w:rsidRPr="001E6521">
        <w:rPr>
          <w:sz w:val="22"/>
          <w:szCs w:val="22"/>
        </w:rPr>
        <w:t xml:space="preserve"> в </w:t>
      </w:r>
      <w:proofErr w:type="spellStart"/>
      <w:r w:rsidRPr="001E6521">
        <w:rPr>
          <w:sz w:val="22"/>
          <w:szCs w:val="22"/>
        </w:rPr>
        <w:t>обсязі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виконуваних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який</w:t>
      </w:r>
      <w:proofErr w:type="spellEnd"/>
      <w:r w:rsidRPr="001E6521">
        <w:rPr>
          <w:sz w:val="22"/>
          <w:szCs w:val="22"/>
        </w:rPr>
        <w:t xml:space="preserve"> проводить куратор </w:t>
      </w:r>
      <w:proofErr w:type="spellStart"/>
      <w:r w:rsidRPr="001E6521">
        <w:rPr>
          <w:sz w:val="22"/>
          <w:szCs w:val="22"/>
        </w:rPr>
        <w:t>від</w:t>
      </w:r>
      <w:proofErr w:type="spellEnd"/>
      <w:r w:rsidRPr="001E6521">
        <w:rPr>
          <w:sz w:val="22"/>
          <w:szCs w:val="22"/>
        </w:rPr>
        <w:t xml:space="preserve"> ЗАМОВНИКА.</w:t>
      </w:r>
    </w:p>
    <w:p w14:paraId="1DE6BF39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10.5.   Для </w:t>
      </w:r>
      <w:proofErr w:type="spellStart"/>
      <w:r w:rsidRPr="001E6521">
        <w:rPr>
          <w:sz w:val="22"/>
          <w:szCs w:val="22"/>
        </w:rPr>
        <w:t>забезпечення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безпечної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своїх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співробітників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території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ПрАТ</w:t>
      </w:r>
      <w:proofErr w:type="spellEnd"/>
      <w:r w:rsidRPr="001E6521">
        <w:rPr>
          <w:sz w:val="22"/>
          <w:szCs w:val="22"/>
        </w:rPr>
        <w:t xml:space="preserve"> «Карлсберг Україна», ПІДРЯДНИК </w:t>
      </w:r>
      <w:proofErr w:type="spellStart"/>
      <w:r w:rsidRPr="001E6521">
        <w:rPr>
          <w:sz w:val="22"/>
          <w:szCs w:val="22"/>
        </w:rPr>
        <w:t>зобов'язується</w:t>
      </w:r>
      <w:proofErr w:type="spellEnd"/>
      <w:r w:rsidRPr="001E6521">
        <w:rPr>
          <w:sz w:val="22"/>
          <w:szCs w:val="22"/>
        </w:rPr>
        <w:t>:</w:t>
      </w:r>
    </w:p>
    <w:p w14:paraId="3842A874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</w:t>
      </w:r>
      <w:proofErr w:type="spellStart"/>
      <w:r w:rsidRPr="001E6521">
        <w:rPr>
          <w:sz w:val="22"/>
          <w:szCs w:val="22"/>
        </w:rPr>
        <w:t>Ознайомитися</w:t>
      </w:r>
      <w:proofErr w:type="spellEnd"/>
      <w:r w:rsidRPr="001E6521">
        <w:rPr>
          <w:sz w:val="22"/>
          <w:szCs w:val="22"/>
        </w:rPr>
        <w:t xml:space="preserve"> та </w:t>
      </w:r>
      <w:proofErr w:type="spellStart"/>
      <w:r w:rsidRPr="001E6521">
        <w:rPr>
          <w:sz w:val="22"/>
          <w:szCs w:val="22"/>
        </w:rPr>
        <w:t>дотримуватися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корпоративних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вимог</w:t>
      </w:r>
      <w:proofErr w:type="spellEnd"/>
      <w:r w:rsidRPr="001E6521">
        <w:rPr>
          <w:sz w:val="22"/>
          <w:szCs w:val="22"/>
        </w:rPr>
        <w:t xml:space="preserve"> «5 правил </w:t>
      </w:r>
      <w:proofErr w:type="spellStart"/>
      <w:r w:rsidRPr="001E6521">
        <w:rPr>
          <w:sz w:val="22"/>
          <w:szCs w:val="22"/>
        </w:rPr>
        <w:t>збереження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життя</w:t>
      </w:r>
      <w:proofErr w:type="spellEnd"/>
      <w:r w:rsidRPr="001E6521">
        <w:rPr>
          <w:sz w:val="22"/>
          <w:szCs w:val="22"/>
        </w:rPr>
        <w:t xml:space="preserve">» у   </w:t>
      </w:r>
      <w:proofErr w:type="spellStart"/>
      <w:r w:rsidRPr="001E6521">
        <w:rPr>
          <w:sz w:val="22"/>
          <w:szCs w:val="22"/>
        </w:rPr>
        <w:t>сфері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, а </w:t>
      </w:r>
      <w:proofErr w:type="spellStart"/>
      <w:r w:rsidRPr="001E6521">
        <w:rPr>
          <w:sz w:val="22"/>
          <w:szCs w:val="22"/>
        </w:rPr>
        <w:t>саме</w:t>
      </w:r>
      <w:proofErr w:type="spellEnd"/>
      <w:r w:rsidRPr="001E6521">
        <w:rPr>
          <w:sz w:val="22"/>
          <w:szCs w:val="22"/>
        </w:rPr>
        <w:t xml:space="preserve">:                              </w:t>
      </w:r>
    </w:p>
    <w:p w14:paraId="70452D33" w14:textId="77777777" w:rsidR="00CF52BA" w:rsidRPr="001E6521" w:rsidRDefault="00CF52BA" w:rsidP="00CF52BA">
      <w:pPr>
        <w:spacing w:line="360" w:lineRule="auto"/>
        <w:ind w:left="851" w:hanging="1276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  -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завжди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дотримуйтесь</w:t>
      </w:r>
      <w:proofErr w:type="spellEnd"/>
      <w:r w:rsidRPr="001E6521">
        <w:rPr>
          <w:sz w:val="22"/>
          <w:szCs w:val="22"/>
        </w:rPr>
        <w:t xml:space="preserve"> правил </w:t>
      </w:r>
      <w:proofErr w:type="spellStart"/>
      <w:r w:rsidRPr="001E6521">
        <w:rPr>
          <w:sz w:val="22"/>
          <w:szCs w:val="22"/>
        </w:rPr>
        <w:t>дорожнього</w:t>
      </w:r>
      <w:proofErr w:type="spellEnd"/>
      <w:r w:rsidRPr="001E6521">
        <w:rPr>
          <w:sz w:val="22"/>
          <w:szCs w:val="22"/>
        </w:rPr>
        <w:t xml:space="preserve"> руху, </w:t>
      </w:r>
      <w:proofErr w:type="spellStart"/>
      <w:r w:rsidRPr="001E6521">
        <w:rPr>
          <w:sz w:val="22"/>
          <w:szCs w:val="22"/>
        </w:rPr>
        <w:t>включаючи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ті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які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характерні</w:t>
      </w:r>
      <w:proofErr w:type="spellEnd"/>
      <w:r w:rsidRPr="001E6521">
        <w:rPr>
          <w:sz w:val="22"/>
          <w:szCs w:val="22"/>
        </w:rPr>
        <w:t xml:space="preserve"> для руху на </w:t>
      </w:r>
      <w:proofErr w:type="spellStart"/>
      <w:r w:rsidRPr="001E6521">
        <w:rPr>
          <w:sz w:val="22"/>
          <w:szCs w:val="22"/>
        </w:rPr>
        <w:t>місці</w:t>
      </w:r>
      <w:proofErr w:type="spellEnd"/>
      <w:r w:rsidRPr="001E6521">
        <w:rPr>
          <w:sz w:val="22"/>
          <w:szCs w:val="22"/>
        </w:rPr>
        <w:t xml:space="preserve"> і        </w:t>
      </w:r>
      <w:proofErr w:type="spellStart"/>
      <w:r w:rsidRPr="001E6521">
        <w:rPr>
          <w:sz w:val="22"/>
          <w:szCs w:val="22"/>
        </w:rPr>
        <w:t>експлуатації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промислових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вантажівок</w:t>
      </w:r>
      <w:proofErr w:type="spellEnd"/>
      <w:r w:rsidRPr="001E6521">
        <w:rPr>
          <w:sz w:val="22"/>
          <w:szCs w:val="22"/>
        </w:rPr>
        <w:t>;</w:t>
      </w:r>
    </w:p>
    <w:p w14:paraId="28E3ED2C" w14:textId="77777777" w:rsidR="00CF52BA" w:rsidRPr="001E6521" w:rsidRDefault="00CF52BA" w:rsidP="00CF52BA">
      <w:pPr>
        <w:spacing w:line="360" w:lineRule="auto"/>
        <w:ind w:left="851" w:hanging="1276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 -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завжди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дотримуйтесь</w:t>
      </w:r>
      <w:proofErr w:type="spellEnd"/>
      <w:r w:rsidRPr="001E6521">
        <w:rPr>
          <w:sz w:val="22"/>
          <w:szCs w:val="22"/>
        </w:rPr>
        <w:t xml:space="preserve"> процедур </w:t>
      </w:r>
      <w:proofErr w:type="spellStart"/>
      <w:r w:rsidRPr="001E6521">
        <w:rPr>
          <w:sz w:val="22"/>
          <w:szCs w:val="22"/>
        </w:rPr>
        <w:t>блокування</w:t>
      </w:r>
      <w:proofErr w:type="spellEnd"/>
      <w:r w:rsidRPr="001E6521">
        <w:rPr>
          <w:sz w:val="22"/>
          <w:szCs w:val="22"/>
        </w:rPr>
        <w:t xml:space="preserve"> LOTO;</w:t>
      </w:r>
    </w:p>
    <w:p w14:paraId="4B0E7D56" w14:textId="77777777" w:rsidR="00CF52BA" w:rsidRPr="001E6521" w:rsidRDefault="00CF52BA" w:rsidP="00CF52BA">
      <w:pPr>
        <w:spacing w:line="360" w:lineRule="auto"/>
        <w:ind w:left="851" w:hanging="1276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 -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ніколи</w:t>
      </w:r>
      <w:proofErr w:type="spellEnd"/>
      <w:r w:rsidRPr="001E6521">
        <w:rPr>
          <w:sz w:val="22"/>
          <w:szCs w:val="22"/>
        </w:rPr>
        <w:t xml:space="preserve"> не </w:t>
      </w:r>
      <w:proofErr w:type="spellStart"/>
      <w:r w:rsidRPr="001E6521">
        <w:rPr>
          <w:sz w:val="22"/>
          <w:szCs w:val="22"/>
        </w:rPr>
        <w:t>обходьте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не </w:t>
      </w:r>
      <w:proofErr w:type="spellStart"/>
      <w:r w:rsidRPr="001E6521">
        <w:rPr>
          <w:sz w:val="22"/>
          <w:szCs w:val="22"/>
        </w:rPr>
        <w:t>видаляйте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захисні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пристрої</w:t>
      </w:r>
      <w:proofErr w:type="spellEnd"/>
      <w:r w:rsidRPr="001E6521">
        <w:rPr>
          <w:sz w:val="22"/>
          <w:szCs w:val="22"/>
        </w:rPr>
        <w:t xml:space="preserve"> і /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встановлені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бар'єри</w:t>
      </w:r>
      <w:proofErr w:type="spellEnd"/>
      <w:r w:rsidRPr="001E6521">
        <w:rPr>
          <w:sz w:val="22"/>
          <w:szCs w:val="22"/>
        </w:rPr>
        <w:t xml:space="preserve"> машин і </w:t>
      </w:r>
      <w:proofErr w:type="spellStart"/>
      <w:r w:rsidRPr="001E6521">
        <w:rPr>
          <w:sz w:val="22"/>
          <w:szCs w:val="22"/>
        </w:rPr>
        <w:t>устаткування</w:t>
      </w:r>
      <w:proofErr w:type="spellEnd"/>
      <w:r w:rsidRPr="001E6521">
        <w:rPr>
          <w:sz w:val="22"/>
          <w:szCs w:val="22"/>
        </w:rPr>
        <w:t>;</w:t>
      </w:r>
    </w:p>
    <w:p w14:paraId="05EB299B" w14:textId="77777777" w:rsidR="00CF52BA" w:rsidRPr="001E6521" w:rsidRDefault="00CF52BA" w:rsidP="00CF52BA">
      <w:pPr>
        <w:spacing w:line="360" w:lineRule="auto"/>
        <w:ind w:left="851" w:hanging="1276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 -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завжди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виконуйте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процедури</w:t>
      </w:r>
      <w:proofErr w:type="spellEnd"/>
      <w:r w:rsidRPr="001E6521">
        <w:rPr>
          <w:sz w:val="22"/>
          <w:szCs w:val="22"/>
        </w:rPr>
        <w:t xml:space="preserve"> і </w:t>
      </w:r>
      <w:proofErr w:type="spellStart"/>
      <w:r w:rsidRPr="001E6521">
        <w:rPr>
          <w:sz w:val="22"/>
          <w:szCs w:val="22"/>
        </w:rPr>
        <w:t>вимоги</w:t>
      </w:r>
      <w:proofErr w:type="spellEnd"/>
      <w:r w:rsidRPr="001E6521">
        <w:rPr>
          <w:sz w:val="22"/>
          <w:szCs w:val="22"/>
        </w:rPr>
        <w:t xml:space="preserve"> для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висоті</w:t>
      </w:r>
      <w:proofErr w:type="spellEnd"/>
      <w:r w:rsidRPr="001E6521">
        <w:rPr>
          <w:sz w:val="22"/>
          <w:szCs w:val="22"/>
        </w:rPr>
        <w:t xml:space="preserve"> і </w:t>
      </w:r>
      <w:proofErr w:type="spellStart"/>
      <w:r w:rsidRPr="001E6521">
        <w:rPr>
          <w:sz w:val="22"/>
          <w:szCs w:val="22"/>
        </w:rPr>
        <w:t>використовуйте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необхідне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обладнання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захисту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від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падіння</w:t>
      </w:r>
      <w:proofErr w:type="spellEnd"/>
      <w:r w:rsidRPr="001E6521">
        <w:rPr>
          <w:sz w:val="22"/>
          <w:szCs w:val="22"/>
        </w:rPr>
        <w:t>;</w:t>
      </w:r>
    </w:p>
    <w:p w14:paraId="29A7DF39" w14:textId="77777777" w:rsidR="00CF52BA" w:rsidRPr="001E6521" w:rsidRDefault="00CF52BA" w:rsidP="00CF52BA">
      <w:pPr>
        <w:spacing w:line="360" w:lineRule="auto"/>
        <w:ind w:left="851" w:hanging="1276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 -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завжди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дотримуйтесь</w:t>
      </w:r>
      <w:proofErr w:type="spellEnd"/>
      <w:r w:rsidRPr="001E6521">
        <w:rPr>
          <w:sz w:val="22"/>
          <w:szCs w:val="22"/>
        </w:rPr>
        <w:t xml:space="preserve"> процедурам і </w:t>
      </w:r>
      <w:proofErr w:type="spellStart"/>
      <w:r w:rsidRPr="001E6521">
        <w:rPr>
          <w:sz w:val="22"/>
          <w:szCs w:val="22"/>
        </w:rPr>
        <w:t>вимогам</w:t>
      </w:r>
      <w:proofErr w:type="spellEnd"/>
      <w:r w:rsidRPr="001E6521">
        <w:rPr>
          <w:sz w:val="22"/>
          <w:szCs w:val="22"/>
        </w:rPr>
        <w:t xml:space="preserve"> </w:t>
      </w:r>
      <w:proofErr w:type="gramStart"/>
      <w:r w:rsidRPr="001E6521">
        <w:rPr>
          <w:sz w:val="22"/>
          <w:szCs w:val="22"/>
        </w:rPr>
        <w:t>для входу</w:t>
      </w:r>
      <w:proofErr w:type="gramEnd"/>
      <w:r w:rsidRPr="001E6521">
        <w:rPr>
          <w:sz w:val="22"/>
          <w:szCs w:val="22"/>
        </w:rPr>
        <w:t xml:space="preserve"> в </w:t>
      </w:r>
      <w:proofErr w:type="spellStart"/>
      <w:r w:rsidRPr="001E6521">
        <w:rPr>
          <w:sz w:val="22"/>
          <w:szCs w:val="22"/>
        </w:rPr>
        <w:t>замкнутий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простір</w:t>
      </w:r>
      <w:proofErr w:type="spellEnd"/>
      <w:r w:rsidRPr="001E6521">
        <w:rPr>
          <w:sz w:val="22"/>
          <w:szCs w:val="22"/>
        </w:rPr>
        <w:t>.</w:t>
      </w:r>
    </w:p>
    <w:p w14:paraId="282B653A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10.6. </w:t>
      </w:r>
      <w:proofErr w:type="spellStart"/>
      <w:r w:rsidRPr="001E6521">
        <w:rPr>
          <w:sz w:val="22"/>
          <w:szCs w:val="22"/>
        </w:rPr>
        <w:t>Ознайомитися</w:t>
      </w:r>
      <w:proofErr w:type="spellEnd"/>
      <w:r w:rsidRPr="001E6521">
        <w:rPr>
          <w:sz w:val="22"/>
          <w:szCs w:val="22"/>
        </w:rPr>
        <w:t xml:space="preserve"> та </w:t>
      </w:r>
      <w:proofErr w:type="spellStart"/>
      <w:r w:rsidRPr="001E6521">
        <w:rPr>
          <w:sz w:val="22"/>
          <w:szCs w:val="22"/>
        </w:rPr>
        <w:t>дотримуватися</w:t>
      </w:r>
      <w:proofErr w:type="spellEnd"/>
      <w:r w:rsidRPr="001E6521">
        <w:rPr>
          <w:sz w:val="22"/>
          <w:szCs w:val="22"/>
        </w:rPr>
        <w:t xml:space="preserve"> процедурами </w:t>
      </w:r>
      <w:proofErr w:type="spellStart"/>
      <w:r w:rsidRPr="001E6521">
        <w:rPr>
          <w:sz w:val="22"/>
          <w:szCs w:val="22"/>
        </w:rPr>
        <w:t>компанії</w:t>
      </w:r>
      <w:proofErr w:type="spellEnd"/>
      <w:r w:rsidRPr="001E6521">
        <w:rPr>
          <w:sz w:val="22"/>
          <w:szCs w:val="22"/>
        </w:rPr>
        <w:t xml:space="preserve">  «</w:t>
      </w:r>
      <w:proofErr w:type="spellStart"/>
      <w:r w:rsidRPr="001E6521">
        <w:rPr>
          <w:sz w:val="22"/>
          <w:szCs w:val="22"/>
        </w:rPr>
        <w:t>Положення</w:t>
      </w:r>
      <w:proofErr w:type="spellEnd"/>
      <w:r w:rsidRPr="001E6521">
        <w:rPr>
          <w:sz w:val="22"/>
          <w:szCs w:val="22"/>
        </w:rPr>
        <w:t xml:space="preserve"> про систему </w:t>
      </w:r>
      <w:proofErr w:type="spellStart"/>
      <w:r w:rsidRPr="001E6521">
        <w:rPr>
          <w:sz w:val="22"/>
          <w:szCs w:val="22"/>
        </w:rPr>
        <w:t>Lockout</w:t>
      </w:r>
      <w:proofErr w:type="spellEnd"/>
      <w:r w:rsidRPr="001E6521">
        <w:rPr>
          <w:sz w:val="22"/>
          <w:szCs w:val="22"/>
        </w:rPr>
        <w:t>/</w:t>
      </w:r>
      <w:proofErr w:type="spellStart"/>
      <w:r w:rsidRPr="001E6521">
        <w:rPr>
          <w:sz w:val="22"/>
          <w:szCs w:val="22"/>
        </w:rPr>
        <w:t>Tagout</w:t>
      </w:r>
      <w:proofErr w:type="spellEnd"/>
      <w:r w:rsidRPr="001E6521">
        <w:rPr>
          <w:sz w:val="22"/>
          <w:szCs w:val="22"/>
        </w:rPr>
        <w:t xml:space="preserve">», «Процедура допуску до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підвищеної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небезпеки</w:t>
      </w:r>
      <w:proofErr w:type="spellEnd"/>
      <w:r w:rsidRPr="001E6521">
        <w:rPr>
          <w:sz w:val="22"/>
          <w:szCs w:val="22"/>
        </w:rPr>
        <w:t xml:space="preserve">» та в </w:t>
      </w:r>
      <w:proofErr w:type="spellStart"/>
      <w:r w:rsidRPr="001E6521">
        <w:rPr>
          <w:sz w:val="22"/>
          <w:szCs w:val="22"/>
        </w:rPr>
        <w:t>процесів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їх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дотримуватися</w:t>
      </w:r>
      <w:proofErr w:type="spellEnd"/>
      <w:r w:rsidRPr="001E6521">
        <w:rPr>
          <w:sz w:val="22"/>
          <w:szCs w:val="22"/>
        </w:rPr>
        <w:t>.</w:t>
      </w:r>
    </w:p>
    <w:p w14:paraId="23D71B8B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10.7. ПІДРЯДНИК </w:t>
      </w:r>
      <w:proofErr w:type="spellStart"/>
      <w:r w:rsidRPr="001E6521">
        <w:rPr>
          <w:sz w:val="22"/>
          <w:szCs w:val="22"/>
        </w:rPr>
        <w:t>несе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персональну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відповідальність</w:t>
      </w:r>
      <w:proofErr w:type="spellEnd"/>
      <w:r w:rsidRPr="001E6521">
        <w:rPr>
          <w:sz w:val="22"/>
          <w:szCs w:val="22"/>
        </w:rPr>
        <w:t xml:space="preserve"> за </w:t>
      </w:r>
      <w:proofErr w:type="spellStart"/>
      <w:r w:rsidRPr="001E6521">
        <w:rPr>
          <w:sz w:val="22"/>
          <w:szCs w:val="22"/>
        </w:rPr>
        <w:t>невиконання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необхідних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заходів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щодо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пожежної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безпеки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харчової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безпеки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навколишнього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середовища</w:t>
      </w:r>
      <w:proofErr w:type="spellEnd"/>
      <w:r w:rsidRPr="001E6521">
        <w:rPr>
          <w:sz w:val="22"/>
          <w:szCs w:val="22"/>
        </w:rPr>
        <w:t xml:space="preserve">  і за </w:t>
      </w:r>
      <w:proofErr w:type="spellStart"/>
      <w:r w:rsidRPr="001E6521">
        <w:rPr>
          <w:sz w:val="22"/>
          <w:szCs w:val="22"/>
        </w:rPr>
        <w:t>безпечне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0E486330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10.8. ПІДРЯДНИК для </w:t>
      </w:r>
      <w:proofErr w:type="spellStart"/>
      <w:r w:rsidRPr="001E6521">
        <w:rPr>
          <w:sz w:val="22"/>
          <w:szCs w:val="22"/>
        </w:rPr>
        <w:t>отримання</w:t>
      </w:r>
      <w:proofErr w:type="spellEnd"/>
      <w:r w:rsidRPr="001E6521">
        <w:rPr>
          <w:sz w:val="22"/>
          <w:szCs w:val="22"/>
        </w:rPr>
        <w:t xml:space="preserve"> дозволу на </w:t>
      </w:r>
      <w:proofErr w:type="spellStart"/>
      <w:r w:rsidRPr="001E6521">
        <w:rPr>
          <w:sz w:val="22"/>
          <w:szCs w:val="22"/>
        </w:rPr>
        <w:t>територію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ПрАТ</w:t>
      </w:r>
      <w:proofErr w:type="spellEnd"/>
      <w:r w:rsidRPr="001E6521">
        <w:rPr>
          <w:sz w:val="22"/>
          <w:szCs w:val="22"/>
        </w:rPr>
        <w:t xml:space="preserve"> «Карлсберг Україна </w:t>
      </w:r>
      <w:proofErr w:type="spellStart"/>
      <w:r w:rsidRPr="001E6521">
        <w:rPr>
          <w:sz w:val="22"/>
          <w:szCs w:val="22"/>
        </w:rPr>
        <w:t>надає</w:t>
      </w:r>
      <w:proofErr w:type="spellEnd"/>
      <w:r w:rsidRPr="001E6521">
        <w:rPr>
          <w:sz w:val="22"/>
          <w:szCs w:val="22"/>
        </w:rPr>
        <w:t xml:space="preserve"> ЗАМОВНИКУ </w:t>
      </w:r>
      <w:proofErr w:type="spellStart"/>
      <w:r w:rsidRPr="001E6521">
        <w:rPr>
          <w:sz w:val="22"/>
          <w:szCs w:val="22"/>
        </w:rPr>
        <w:t>наступний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перелік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документів</w:t>
      </w:r>
      <w:proofErr w:type="spellEnd"/>
      <w:r w:rsidRPr="001E6521">
        <w:rPr>
          <w:sz w:val="22"/>
          <w:szCs w:val="22"/>
        </w:rPr>
        <w:t>.</w:t>
      </w:r>
    </w:p>
    <w:p w14:paraId="0A11EB0D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10.9.Копії </w:t>
      </w:r>
      <w:proofErr w:type="spellStart"/>
      <w:r w:rsidRPr="001E6521">
        <w:rPr>
          <w:sz w:val="22"/>
          <w:szCs w:val="22"/>
        </w:rPr>
        <w:t>наказів</w:t>
      </w:r>
      <w:proofErr w:type="spellEnd"/>
      <w:r w:rsidRPr="001E6521">
        <w:rPr>
          <w:sz w:val="22"/>
          <w:szCs w:val="22"/>
        </w:rPr>
        <w:t xml:space="preserve"> про </w:t>
      </w:r>
      <w:proofErr w:type="spellStart"/>
      <w:r w:rsidRPr="001E6521">
        <w:rPr>
          <w:sz w:val="22"/>
          <w:szCs w:val="22"/>
        </w:rPr>
        <w:t>призначення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осіб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відповідальних</w:t>
      </w:r>
      <w:proofErr w:type="spellEnd"/>
      <w:r w:rsidRPr="001E6521">
        <w:rPr>
          <w:sz w:val="22"/>
          <w:szCs w:val="22"/>
        </w:rPr>
        <w:t xml:space="preserve"> за:</w:t>
      </w:r>
    </w:p>
    <w:p w14:paraId="6C73178E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охорону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місці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;</w:t>
      </w:r>
    </w:p>
    <w:p w14:paraId="165B8784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пожежну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безпеку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місці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;</w:t>
      </w:r>
    </w:p>
    <w:p w14:paraId="506AA034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lastRenderedPageBreak/>
        <w:t xml:space="preserve">                    - 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безпечне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обслуговування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електроустановок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вантажопідйомних</w:t>
      </w:r>
      <w:proofErr w:type="spellEnd"/>
      <w:r w:rsidRPr="001E6521">
        <w:rPr>
          <w:sz w:val="22"/>
          <w:szCs w:val="22"/>
        </w:rPr>
        <w:t xml:space="preserve"> машин і </w:t>
      </w:r>
      <w:proofErr w:type="spellStart"/>
      <w:r w:rsidRPr="001E6521">
        <w:rPr>
          <w:sz w:val="22"/>
          <w:szCs w:val="22"/>
        </w:rPr>
        <w:t>механізмів</w:t>
      </w:r>
      <w:proofErr w:type="spellEnd"/>
      <w:r w:rsidRPr="001E6521">
        <w:rPr>
          <w:sz w:val="22"/>
          <w:szCs w:val="22"/>
        </w:rPr>
        <w:t xml:space="preserve">, посудин,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працюють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тиском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тощо</w:t>
      </w:r>
      <w:proofErr w:type="spellEnd"/>
      <w:r w:rsidRPr="001E6521">
        <w:rPr>
          <w:sz w:val="22"/>
          <w:szCs w:val="22"/>
        </w:rPr>
        <w:t>;</w:t>
      </w:r>
    </w:p>
    <w:p w14:paraId="2590CF26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- </w:t>
      </w:r>
      <w:proofErr w:type="spellStart"/>
      <w:r w:rsidRPr="001E6521">
        <w:rPr>
          <w:sz w:val="22"/>
          <w:szCs w:val="22"/>
        </w:rPr>
        <w:t>видачу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нарядів-допусків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місці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3F6799A1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- список </w:t>
      </w:r>
      <w:proofErr w:type="spellStart"/>
      <w:r w:rsidRPr="001E6521">
        <w:rPr>
          <w:sz w:val="22"/>
          <w:szCs w:val="22"/>
        </w:rPr>
        <w:t>працівників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які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будуть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виконувати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зазначенням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професій</w:t>
      </w:r>
      <w:proofErr w:type="spellEnd"/>
      <w:r w:rsidRPr="001E6521">
        <w:rPr>
          <w:sz w:val="22"/>
          <w:szCs w:val="22"/>
        </w:rPr>
        <w:t>.</w:t>
      </w:r>
    </w:p>
    <w:p w14:paraId="047D9181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10.10.Копії </w:t>
      </w:r>
      <w:proofErr w:type="spellStart"/>
      <w:r w:rsidRPr="001E6521">
        <w:rPr>
          <w:sz w:val="22"/>
          <w:szCs w:val="22"/>
        </w:rPr>
        <w:t>дозвільної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документації</w:t>
      </w:r>
      <w:proofErr w:type="spellEnd"/>
      <w:r w:rsidRPr="001E6521">
        <w:rPr>
          <w:sz w:val="22"/>
          <w:szCs w:val="22"/>
        </w:rPr>
        <w:t>:</w:t>
      </w:r>
    </w:p>
    <w:p w14:paraId="6043B76F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-  </w:t>
      </w:r>
      <w:proofErr w:type="spellStart"/>
      <w:r w:rsidRPr="001E6521">
        <w:rPr>
          <w:sz w:val="22"/>
          <w:szCs w:val="22"/>
        </w:rPr>
        <w:t>дозволи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підвищеної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небезпек</w:t>
      </w:r>
      <w:proofErr w:type="spellEnd"/>
      <w:r w:rsidRPr="001E6521">
        <w:rPr>
          <w:sz w:val="22"/>
          <w:szCs w:val="22"/>
        </w:rPr>
        <w:t>;</w:t>
      </w:r>
    </w:p>
    <w:p w14:paraId="20E118A9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- </w:t>
      </w:r>
      <w:proofErr w:type="spellStart"/>
      <w:proofErr w:type="gramStart"/>
      <w:r w:rsidRPr="001E6521">
        <w:rPr>
          <w:sz w:val="22"/>
          <w:szCs w:val="22"/>
        </w:rPr>
        <w:t>декларації</w:t>
      </w:r>
      <w:proofErr w:type="spellEnd"/>
      <w:r w:rsidRPr="001E6521">
        <w:rPr>
          <w:sz w:val="22"/>
          <w:szCs w:val="22"/>
        </w:rPr>
        <w:t xml:space="preserve">  на</w:t>
      </w:r>
      <w:proofErr w:type="gram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підвищеної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небезпек</w:t>
      </w:r>
      <w:proofErr w:type="spellEnd"/>
      <w:r w:rsidRPr="001E6521">
        <w:rPr>
          <w:sz w:val="22"/>
          <w:szCs w:val="22"/>
        </w:rPr>
        <w:t>;</w:t>
      </w:r>
    </w:p>
    <w:p w14:paraId="767BBE1E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- </w:t>
      </w:r>
      <w:proofErr w:type="spellStart"/>
      <w:r w:rsidRPr="001E6521">
        <w:rPr>
          <w:sz w:val="22"/>
          <w:szCs w:val="22"/>
        </w:rPr>
        <w:t>дозволи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експлуатацію</w:t>
      </w:r>
      <w:proofErr w:type="spellEnd"/>
      <w:r w:rsidRPr="001E6521">
        <w:rPr>
          <w:sz w:val="22"/>
          <w:szCs w:val="22"/>
        </w:rPr>
        <w:t xml:space="preserve"> машин, </w:t>
      </w:r>
      <w:proofErr w:type="spellStart"/>
      <w:r w:rsidRPr="001E6521">
        <w:rPr>
          <w:sz w:val="22"/>
          <w:szCs w:val="22"/>
        </w:rPr>
        <w:t>механізмів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устаткування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підвищеної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небезпеки</w:t>
      </w:r>
      <w:proofErr w:type="spellEnd"/>
      <w:r w:rsidRPr="001E6521">
        <w:rPr>
          <w:sz w:val="22"/>
          <w:szCs w:val="22"/>
        </w:rPr>
        <w:t>;</w:t>
      </w:r>
    </w:p>
    <w:p w14:paraId="043983FB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- </w:t>
      </w:r>
      <w:proofErr w:type="spellStart"/>
      <w:r w:rsidRPr="001E6521">
        <w:rPr>
          <w:sz w:val="22"/>
          <w:szCs w:val="22"/>
        </w:rPr>
        <w:t>декларації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експлуатацію</w:t>
      </w:r>
      <w:proofErr w:type="spellEnd"/>
      <w:r w:rsidRPr="001E6521">
        <w:rPr>
          <w:sz w:val="22"/>
          <w:szCs w:val="22"/>
        </w:rPr>
        <w:t xml:space="preserve"> машин, </w:t>
      </w:r>
      <w:proofErr w:type="spellStart"/>
      <w:r w:rsidRPr="001E6521">
        <w:rPr>
          <w:sz w:val="22"/>
          <w:szCs w:val="22"/>
        </w:rPr>
        <w:t>механізмів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устаткування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підвищеної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небезпеки</w:t>
      </w:r>
      <w:proofErr w:type="spellEnd"/>
      <w:r w:rsidRPr="001E6521">
        <w:rPr>
          <w:sz w:val="22"/>
          <w:szCs w:val="22"/>
        </w:rPr>
        <w:t>.</w:t>
      </w:r>
    </w:p>
    <w:p w14:paraId="2D88EA0F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10.11.Копії </w:t>
      </w:r>
      <w:proofErr w:type="spellStart"/>
      <w:r w:rsidRPr="001E6521">
        <w:rPr>
          <w:sz w:val="22"/>
          <w:szCs w:val="22"/>
        </w:rPr>
        <w:t>діючих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документів</w:t>
      </w:r>
      <w:proofErr w:type="spellEnd"/>
      <w:r w:rsidRPr="001E6521">
        <w:rPr>
          <w:sz w:val="22"/>
          <w:szCs w:val="22"/>
        </w:rPr>
        <w:t xml:space="preserve"> про </w:t>
      </w:r>
      <w:proofErr w:type="spellStart"/>
      <w:r w:rsidRPr="001E6521">
        <w:rPr>
          <w:sz w:val="22"/>
          <w:szCs w:val="22"/>
        </w:rPr>
        <w:t>навчання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відповідального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керівника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ПІДРЯДНИКА  з </w:t>
      </w:r>
      <w:proofErr w:type="spellStart"/>
      <w:r w:rsidRPr="001E6521">
        <w:rPr>
          <w:sz w:val="22"/>
          <w:szCs w:val="22"/>
        </w:rPr>
        <w:t>питань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та </w:t>
      </w:r>
      <w:proofErr w:type="spellStart"/>
      <w:r w:rsidRPr="001E6521">
        <w:rPr>
          <w:sz w:val="22"/>
          <w:szCs w:val="22"/>
        </w:rPr>
        <w:t>техніки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безпеки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посвідчення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протоколи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перевірки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знань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>).</w:t>
      </w:r>
    </w:p>
    <w:p w14:paraId="78880BED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10.12.Копії </w:t>
      </w:r>
      <w:proofErr w:type="spellStart"/>
      <w:r w:rsidRPr="001E6521">
        <w:rPr>
          <w:sz w:val="22"/>
          <w:szCs w:val="22"/>
        </w:rPr>
        <w:t>діючих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документів</w:t>
      </w:r>
      <w:proofErr w:type="spellEnd"/>
      <w:r w:rsidRPr="001E6521">
        <w:rPr>
          <w:sz w:val="22"/>
          <w:szCs w:val="22"/>
        </w:rPr>
        <w:t xml:space="preserve"> про </w:t>
      </w:r>
      <w:proofErr w:type="spellStart"/>
      <w:r w:rsidRPr="001E6521">
        <w:rPr>
          <w:sz w:val="22"/>
          <w:szCs w:val="22"/>
        </w:rPr>
        <w:t>навчання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працівників</w:t>
      </w:r>
      <w:proofErr w:type="spellEnd"/>
      <w:r w:rsidRPr="001E6521">
        <w:rPr>
          <w:sz w:val="22"/>
          <w:szCs w:val="22"/>
        </w:rPr>
        <w:t xml:space="preserve"> ПІДРЯДНИКА, </w:t>
      </w:r>
      <w:proofErr w:type="spellStart"/>
      <w:r w:rsidRPr="001E6521">
        <w:rPr>
          <w:sz w:val="22"/>
          <w:szCs w:val="22"/>
        </w:rPr>
        <w:t>які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виконують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підвищеної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небезпеки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посвідчення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протоколи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перевірки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знань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періодичні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медогляди</w:t>
      </w:r>
      <w:proofErr w:type="spellEnd"/>
      <w:r w:rsidRPr="001E6521">
        <w:rPr>
          <w:sz w:val="22"/>
          <w:szCs w:val="22"/>
        </w:rPr>
        <w:t>).</w:t>
      </w:r>
    </w:p>
    <w:p w14:paraId="163E7212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10.13.Копії </w:t>
      </w:r>
      <w:proofErr w:type="spellStart"/>
      <w:r w:rsidRPr="001E6521">
        <w:rPr>
          <w:sz w:val="22"/>
          <w:szCs w:val="22"/>
        </w:rPr>
        <w:t>документів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технічні</w:t>
      </w:r>
      <w:proofErr w:type="spellEnd"/>
      <w:r w:rsidRPr="001E6521">
        <w:rPr>
          <w:sz w:val="22"/>
          <w:szCs w:val="22"/>
        </w:rPr>
        <w:t xml:space="preserve"> огляди, </w:t>
      </w:r>
      <w:proofErr w:type="spellStart"/>
      <w:r w:rsidRPr="001E6521">
        <w:rPr>
          <w:sz w:val="22"/>
          <w:szCs w:val="22"/>
        </w:rPr>
        <w:t>протоколи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випробувань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журнали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реєстрації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тощо</w:t>
      </w:r>
      <w:proofErr w:type="spellEnd"/>
      <w:r w:rsidRPr="001E6521">
        <w:rPr>
          <w:sz w:val="22"/>
          <w:szCs w:val="22"/>
        </w:rPr>
        <w:t xml:space="preserve">),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підтверджують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справний</w:t>
      </w:r>
      <w:proofErr w:type="spellEnd"/>
      <w:r w:rsidRPr="001E6521">
        <w:rPr>
          <w:sz w:val="22"/>
          <w:szCs w:val="22"/>
        </w:rPr>
        <w:t xml:space="preserve"> стан </w:t>
      </w:r>
      <w:proofErr w:type="spellStart"/>
      <w:r w:rsidRPr="001E6521">
        <w:rPr>
          <w:sz w:val="22"/>
          <w:szCs w:val="22"/>
        </w:rPr>
        <w:t>обладнання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інструменту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пристосувань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механізмів</w:t>
      </w:r>
      <w:proofErr w:type="spellEnd"/>
      <w:r w:rsidRPr="001E6521">
        <w:rPr>
          <w:sz w:val="22"/>
          <w:szCs w:val="22"/>
        </w:rPr>
        <w:t xml:space="preserve"> і транспорту </w:t>
      </w:r>
      <w:proofErr w:type="spellStart"/>
      <w:r w:rsidRPr="001E6521">
        <w:rPr>
          <w:sz w:val="22"/>
          <w:szCs w:val="22"/>
        </w:rPr>
        <w:t>підрядної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організації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які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будуть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застосовуватися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території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ПрАТ</w:t>
      </w:r>
      <w:proofErr w:type="spellEnd"/>
      <w:r w:rsidRPr="001E6521">
        <w:rPr>
          <w:sz w:val="22"/>
          <w:szCs w:val="22"/>
        </w:rPr>
        <w:t xml:space="preserve"> «Карлсберг Україна». </w:t>
      </w:r>
      <w:proofErr w:type="spellStart"/>
      <w:r w:rsidRPr="001E6521">
        <w:rPr>
          <w:sz w:val="22"/>
          <w:szCs w:val="22"/>
        </w:rPr>
        <w:t>Дозвіл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в'їзд</w:t>
      </w:r>
      <w:proofErr w:type="spellEnd"/>
      <w:r w:rsidRPr="001E6521">
        <w:rPr>
          <w:sz w:val="22"/>
          <w:szCs w:val="22"/>
        </w:rPr>
        <w:t xml:space="preserve">/ </w:t>
      </w:r>
      <w:proofErr w:type="spellStart"/>
      <w:r w:rsidRPr="001E6521">
        <w:rPr>
          <w:sz w:val="22"/>
          <w:szCs w:val="22"/>
        </w:rPr>
        <w:t>занесення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обладнання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територію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здійснюється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тільки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після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подання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даних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документів</w:t>
      </w:r>
      <w:proofErr w:type="spellEnd"/>
      <w:r w:rsidRPr="001E6521">
        <w:rPr>
          <w:sz w:val="22"/>
          <w:szCs w:val="22"/>
        </w:rPr>
        <w:t>.</w:t>
      </w:r>
    </w:p>
    <w:p w14:paraId="74AAD076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>10.</w:t>
      </w:r>
      <w:proofErr w:type="gramStart"/>
      <w:r w:rsidRPr="001E6521">
        <w:rPr>
          <w:sz w:val="22"/>
          <w:szCs w:val="22"/>
        </w:rPr>
        <w:t>14.Для</w:t>
      </w:r>
      <w:proofErr w:type="gram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ПІДРЯДНИК </w:t>
      </w:r>
      <w:proofErr w:type="spellStart"/>
      <w:r w:rsidRPr="001E6521">
        <w:rPr>
          <w:sz w:val="22"/>
          <w:szCs w:val="22"/>
        </w:rPr>
        <w:t>зобов’язаний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залучати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тільки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кваліфікованих</w:t>
      </w:r>
      <w:proofErr w:type="spellEnd"/>
      <w:r w:rsidRPr="001E6521">
        <w:rPr>
          <w:sz w:val="22"/>
          <w:szCs w:val="22"/>
        </w:rPr>
        <w:t xml:space="preserve"> і </w:t>
      </w:r>
      <w:proofErr w:type="spellStart"/>
      <w:r w:rsidRPr="001E6521">
        <w:rPr>
          <w:sz w:val="22"/>
          <w:szCs w:val="22"/>
        </w:rPr>
        <w:t>навчених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працівників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допускати</w:t>
      </w:r>
      <w:proofErr w:type="spellEnd"/>
      <w:r w:rsidRPr="001E6521">
        <w:rPr>
          <w:sz w:val="22"/>
          <w:szCs w:val="22"/>
        </w:rPr>
        <w:t xml:space="preserve"> до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працівників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забезпечених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спецодягом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спецвзуттям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захисними</w:t>
      </w:r>
      <w:proofErr w:type="spellEnd"/>
      <w:r w:rsidRPr="001E6521">
        <w:rPr>
          <w:sz w:val="22"/>
          <w:szCs w:val="22"/>
        </w:rPr>
        <w:t xml:space="preserve"> касками, </w:t>
      </w:r>
      <w:proofErr w:type="spellStart"/>
      <w:r w:rsidRPr="001E6521">
        <w:rPr>
          <w:sz w:val="22"/>
          <w:szCs w:val="22"/>
        </w:rPr>
        <w:t>монтажними</w:t>
      </w:r>
      <w:proofErr w:type="spellEnd"/>
      <w:r w:rsidRPr="001E6521">
        <w:rPr>
          <w:sz w:val="22"/>
          <w:szCs w:val="22"/>
        </w:rPr>
        <w:t xml:space="preserve"> поясами та </w:t>
      </w:r>
      <w:proofErr w:type="spellStart"/>
      <w:r w:rsidRPr="001E6521">
        <w:rPr>
          <w:sz w:val="22"/>
          <w:szCs w:val="22"/>
        </w:rPr>
        <w:t>іншими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засобами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індивідуального</w:t>
      </w:r>
      <w:proofErr w:type="spellEnd"/>
      <w:r w:rsidRPr="001E6521">
        <w:rPr>
          <w:sz w:val="22"/>
          <w:szCs w:val="22"/>
        </w:rPr>
        <w:t xml:space="preserve"> і </w:t>
      </w:r>
      <w:proofErr w:type="spellStart"/>
      <w:r w:rsidRPr="001E6521">
        <w:rPr>
          <w:sz w:val="22"/>
          <w:szCs w:val="22"/>
        </w:rPr>
        <w:t>колективного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захисту</w:t>
      </w:r>
      <w:proofErr w:type="spellEnd"/>
      <w:r w:rsidRPr="001E6521">
        <w:rPr>
          <w:sz w:val="22"/>
          <w:szCs w:val="22"/>
        </w:rPr>
        <w:t xml:space="preserve">, а також таких,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пройшли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спеціальне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навчання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пожежної-технічний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мінімум</w:t>
      </w:r>
      <w:proofErr w:type="spellEnd"/>
      <w:r w:rsidRPr="001E6521">
        <w:rPr>
          <w:sz w:val="22"/>
          <w:szCs w:val="22"/>
        </w:rPr>
        <w:t xml:space="preserve">) для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підвищеною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пожежною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небезпекою</w:t>
      </w:r>
      <w:proofErr w:type="spellEnd"/>
      <w:r w:rsidRPr="001E6521">
        <w:rPr>
          <w:sz w:val="22"/>
          <w:szCs w:val="22"/>
        </w:rPr>
        <w:t>.</w:t>
      </w:r>
    </w:p>
    <w:p w14:paraId="580C3A59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10.15.Своєчасно </w:t>
      </w:r>
      <w:proofErr w:type="spellStart"/>
      <w:r w:rsidRPr="001E6521">
        <w:rPr>
          <w:sz w:val="22"/>
          <w:szCs w:val="22"/>
        </w:rPr>
        <w:t>встановлювати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відповідні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захисні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огородження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68274F5B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10.16.Забезпечити </w:t>
      </w:r>
      <w:proofErr w:type="spellStart"/>
      <w:r w:rsidRPr="001E6521">
        <w:rPr>
          <w:sz w:val="22"/>
          <w:szCs w:val="22"/>
        </w:rPr>
        <w:t>фізичне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обмеження</w:t>
      </w:r>
      <w:proofErr w:type="spellEnd"/>
      <w:r w:rsidRPr="001E6521">
        <w:rPr>
          <w:sz w:val="22"/>
          <w:szCs w:val="22"/>
        </w:rPr>
        <w:t xml:space="preserve"> до </w:t>
      </w:r>
      <w:proofErr w:type="spellStart"/>
      <w:r w:rsidRPr="001E6521">
        <w:rPr>
          <w:sz w:val="22"/>
          <w:szCs w:val="22"/>
        </w:rPr>
        <w:t>зони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переданої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території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згідно</w:t>
      </w:r>
      <w:proofErr w:type="spellEnd"/>
      <w:r w:rsidRPr="001E6521">
        <w:rPr>
          <w:sz w:val="22"/>
          <w:szCs w:val="22"/>
        </w:rPr>
        <w:t xml:space="preserve"> акту-</w:t>
      </w:r>
      <w:proofErr w:type="spellStart"/>
      <w:r w:rsidRPr="001E6521">
        <w:rPr>
          <w:sz w:val="22"/>
          <w:szCs w:val="22"/>
        </w:rPr>
        <w:t>передачі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території</w:t>
      </w:r>
      <w:proofErr w:type="spellEnd"/>
      <w:r w:rsidRPr="001E6521">
        <w:rPr>
          <w:sz w:val="22"/>
          <w:szCs w:val="22"/>
        </w:rPr>
        <w:t xml:space="preserve">) </w:t>
      </w:r>
      <w:proofErr w:type="spellStart"/>
      <w:r w:rsidRPr="001E6521">
        <w:rPr>
          <w:sz w:val="22"/>
          <w:szCs w:val="22"/>
        </w:rPr>
        <w:t>сторонніх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осіб</w:t>
      </w:r>
      <w:proofErr w:type="spellEnd"/>
      <w:r w:rsidRPr="001E6521">
        <w:rPr>
          <w:sz w:val="22"/>
          <w:szCs w:val="22"/>
        </w:rPr>
        <w:t xml:space="preserve">, а також </w:t>
      </w:r>
      <w:proofErr w:type="spellStart"/>
      <w:r w:rsidRPr="001E6521">
        <w:rPr>
          <w:sz w:val="22"/>
          <w:szCs w:val="22"/>
        </w:rPr>
        <w:t>осіб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не </w:t>
      </w:r>
      <w:proofErr w:type="spellStart"/>
      <w:r w:rsidRPr="001E6521">
        <w:rPr>
          <w:sz w:val="22"/>
          <w:szCs w:val="22"/>
        </w:rPr>
        <w:t>задіяні</w:t>
      </w:r>
      <w:proofErr w:type="spellEnd"/>
      <w:r w:rsidRPr="001E6521">
        <w:rPr>
          <w:sz w:val="22"/>
          <w:szCs w:val="22"/>
        </w:rPr>
        <w:t xml:space="preserve"> в </w:t>
      </w:r>
      <w:proofErr w:type="spellStart"/>
      <w:r w:rsidRPr="001E6521">
        <w:rPr>
          <w:sz w:val="22"/>
          <w:szCs w:val="22"/>
        </w:rPr>
        <w:t>процесі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– шляхом </w:t>
      </w:r>
      <w:proofErr w:type="spellStart"/>
      <w:r w:rsidRPr="001E6521">
        <w:rPr>
          <w:sz w:val="22"/>
          <w:szCs w:val="22"/>
        </w:rPr>
        <w:t>встановлення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огородження</w:t>
      </w:r>
      <w:proofErr w:type="spellEnd"/>
      <w:r w:rsidRPr="001E6521">
        <w:rPr>
          <w:sz w:val="22"/>
          <w:szCs w:val="22"/>
        </w:rPr>
        <w:t xml:space="preserve"> та </w:t>
      </w:r>
      <w:proofErr w:type="spellStart"/>
      <w:r w:rsidRPr="001E6521">
        <w:rPr>
          <w:sz w:val="22"/>
          <w:szCs w:val="22"/>
        </w:rPr>
        <w:t>організації</w:t>
      </w:r>
      <w:proofErr w:type="spellEnd"/>
      <w:r w:rsidRPr="001E6521">
        <w:rPr>
          <w:sz w:val="22"/>
          <w:szCs w:val="22"/>
        </w:rPr>
        <w:t xml:space="preserve"> пропускного режиму (з </w:t>
      </w:r>
      <w:proofErr w:type="spellStart"/>
      <w:r w:rsidRPr="001E6521">
        <w:rPr>
          <w:sz w:val="22"/>
          <w:szCs w:val="22"/>
        </w:rPr>
        <w:t>фіксацією</w:t>
      </w:r>
      <w:proofErr w:type="spellEnd"/>
      <w:r w:rsidRPr="001E6521">
        <w:rPr>
          <w:sz w:val="22"/>
          <w:szCs w:val="22"/>
        </w:rPr>
        <w:t xml:space="preserve"> в </w:t>
      </w:r>
      <w:proofErr w:type="spellStart"/>
      <w:r w:rsidRPr="001E6521">
        <w:rPr>
          <w:sz w:val="22"/>
          <w:szCs w:val="22"/>
        </w:rPr>
        <w:t>журналі</w:t>
      </w:r>
      <w:proofErr w:type="spellEnd"/>
      <w:r w:rsidRPr="001E6521">
        <w:rPr>
          <w:sz w:val="22"/>
          <w:szCs w:val="22"/>
        </w:rPr>
        <w:t>).</w:t>
      </w:r>
    </w:p>
    <w:p w14:paraId="471C4CE5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>10.</w:t>
      </w:r>
      <w:proofErr w:type="gramStart"/>
      <w:r w:rsidRPr="001E6521">
        <w:rPr>
          <w:sz w:val="22"/>
          <w:szCs w:val="22"/>
        </w:rPr>
        <w:t>17.При</w:t>
      </w:r>
      <w:proofErr w:type="gram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роботі</w:t>
      </w:r>
      <w:proofErr w:type="spellEnd"/>
      <w:r w:rsidRPr="001E6521">
        <w:rPr>
          <w:sz w:val="22"/>
          <w:szCs w:val="22"/>
        </w:rPr>
        <w:t xml:space="preserve"> в </w:t>
      </w:r>
      <w:proofErr w:type="spellStart"/>
      <w:r w:rsidRPr="001E6521">
        <w:rPr>
          <w:sz w:val="22"/>
          <w:szCs w:val="22"/>
        </w:rPr>
        <w:t>місцях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небезпечних</w:t>
      </w:r>
      <w:proofErr w:type="spellEnd"/>
      <w:r w:rsidRPr="001E6521">
        <w:rPr>
          <w:sz w:val="22"/>
          <w:szCs w:val="22"/>
        </w:rPr>
        <w:t xml:space="preserve"> і </w:t>
      </w:r>
      <w:proofErr w:type="spellStart"/>
      <w:r w:rsidRPr="001E6521">
        <w:rPr>
          <w:sz w:val="22"/>
          <w:szCs w:val="22"/>
        </w:rPr>
        <w:t>шкідливих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виробничих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чинників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встановлювати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попереджувальні</w:t>
      </w:r>
      <w:proofErr w:type="spellEnd"/>
      <w:r w:rsidRPr="001E6521">
        <w:rPr>
          <w:sz w:val="22"/>
          <w:szCs w:val="22"/>
        </w:rPr>
        <w:t xml:space="preserve"> знаки про </w:t>
      </w:r>
      <w:proofErr w:type="spellStart"/>
      <w:r w:rsidRPr="001E6521">
        <w:rPr>
          <w:sz w:val="22"/>
          <w:szCs w:val="22"/>
        </w:rPr>
        <w:t>небезпеки</w:t>
      </w:r>
      <w:proofErr w:type="spellEnd"/>
      <w:r w:rsidRPr="001E6521">
        <w:rPr>
          <w:sz w:val="22"/>
          <w:szCs w:val="22"/>
        </w:rPr>
        <w:t>.</w:t>
      </w:r>
    </w:p>
    <w:p w14:paraId="23BECA2E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10.18. ПІДРЯДНИК </w:t>
      </w:r>
      <w:proofErr w:type="spellStart"/>
      <w:r w:rsidRPr="001E6521">
        <w:rPr>
          <w:sz w:val="22"/>
          <w:szCs w:val="22"/>
        </w:rPr>
        <w:t>несе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відповідальність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відповідно</w:t>
      </w:r>
      <w:proofErr w:type="spellEnd"/>
      <w:r w:rsidRPr="001E6521">
        <w:rPr>
          <w:sz w:val="22"/>
          <w:szCs w:val="22"/>
        </w:rPr>
        <w:t xml:space="preserve"> до чинного </w:t>
      </w:r>
      <w:proofErr w:type="spellStart"/>
      <w:r w:rsidRPr="001E6521">
        <w:rPr>
          <w:sz w:val="22"/>
          <w:szCs w:val="22"/>
        </w:rPr>
        <w:t>законодавства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України</w:t>
      </w:r>
      <w:proofErr w:type="spellEnd"/>
      <w:r w:rsidRPr="001E6521">
        <w:rPr>
          <w:sz w:val="22"/>
          <w:szCs w:val="22"/>
        </w:rPr>
        <w:t xml:space="preserve"> за </w:t>
      </w:r>
      <w:proofErr w:type="spellStart"/>
      <w:r w:rsidRPr="001E6521">
        <w:rPr>
          <w:sz w:val="22"/>
          <w:szCs w:val="22"/>
        </w:rPr>
        <w:t>порушення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вимог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пожежної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безпеки</w:t>
      </w:r>
      <w:proofErr w:type="spellEnd"/>
      <w:r w:rsidRPr="001E6521">
        <w:rPr>
          <w:sz w:val="22"/>
          <w:szCs w:val="22"/>
        </w:rPr>
        <w:t xml:space="preserve">, а також </w:t>
      </w:r>
      <w:proofErr w:type="spellStart"/>
      <w:r w:rsidRPr="001E6521">
        <w:rPr>
          <w:sz w:val="22"/>
          <w:szCs w:val="22"/>
        </w:rPr>
        <w:t>відшкодовує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збиток</w:t>
      </w:r>
      <w:proofErr w:type="spellEnd"/>
      <w:r w:rsidRPr="001E6521">
        <w:rPr>
          <w:sz w:val="22"/>
          <w:szCs w:val="22"/>
        </w:rPr>
        <w:t xml:space="preserve">, нанесений ЗАМОВНИКУ в </w:t>
      </w:r>
      <w:proofErr w:type="spellStart"/>
      <w:r w:rsidRPr="001E6521">
        <w:rPr>
          <w:sz w:val="22"/>
          <w:szCs w:val="22"/>
        </w:rPr>
        <w:t>результаті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пожежі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аварії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виникли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об’єкті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його</w:t>
      </w:r>
      <w:proofErr w:type="spellEnd"/>
      <w:r w:rsidRPr="001E6521">
        <w:rPr>
          <w:sz w:val="22"/>
          <w:szCs w:val="22"/>
        </w:rPr>
        <w:t xml:space="preserve"> вини.</w:t>
      </w:r>
    </w:p>
    <w:p w14:paraId="695F0A25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10.19.У </w:t>
      </w:r>
      <w:proofErr w:type="spellStart"/>
      <w:r w:rsidRPr="001E6521">
        <w:rPr>
          <w:sz w:val="22"/>
          <w:szCs w:val="22"/>
        </w:rPr>
        <w:t>разі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порушення</w:t>
      </w:r>
      <w:proofErr w:type="spellEnd"/>
      <w:r w:rsidRPr="001E6521">
        <w:rPr>
          <w:sz w:val="22"/>
          <w:szCs w:val="22"/>
        </w:rPr>
        <w:t xml:space="preserve"> ПІДРЯДНИКОМ </w:t>
      </w:r>
      <w:proofErr w:type="spellStart"/>
      <w:r w:rsidRPr="001E6521">
        <w:rPr>
          <w:sz w:val="22"/>
          <w:szCs w:val="22"/>
        </w:rPr>
        <w:t>вимог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щодо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та </w:t>
      </w:r>
      <w:proofErr w:type="spellStart"/>
      <w:r w:rsidRPr="001E6521">
        <w:rPr>
          <w:sz w:val="22"/>
          <w:szCs w:val="22"/>
        </w:rPr>
        <w:t>пожежної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безпеки</w:t>
      </w:r>
      <w:proofErr w:type="spellEnd"/>
      <w:r w:rsidRPr="001E6521">
        <w:rPr>
          <w:sz w:val="22"/>
          <w:szCs w:val="22"/>
        </w:rPr>
        <w:t xml:space="preserve">, ЗАМОВНИК </w:t>
      </w:r>
      <w:proofErr w:type="spellStart"/>
      <w:r w:rsidRPr="001E6521">
        <w:rPr>
          <w:sz w:val="22"/>
          <w:szCs w:val="22"/>
        </w:rPr>
        <w:t>залишає</w:t>
      </w:r>
      <w:proofErr w:type="spellEnd"/>
      <w:r w:rsidRPr="001E6521">
        <w:rPr>
          <w:sz w:val="22"/>
          <w:szCs w:val="22"/>
        </w:rPr>
        <w:t xml:space="preserve"> за собою право:</w:t>
      </w:r>
    </w:p>
    <w:p w14:paraId="7E15198F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 - </w:t>
      </w:r>
      <w:proofErr w:type="spellStart"/>
      <w:r w:rsidRPr="001E6521">
        <w:rPr>
          <w:sz w:val="22"/>
          <w:szCs w:val="22"/>
        </w:rPr>
        <w:t>призупинити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ПІДРЯДНИКА до </w:t>
      </w:r>
      <w:proofErr w:type="spellStart"/>
      <w:r w:rsidRPr="001E6521">
        <w:rPr>
          <w:sz w:val="22"/>
          <w:szCs w:val="22"/>
        </w:rPr>
        <w:t>повного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усунення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допущених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порушень</w:t>
      </w:r>
      <w:proofErr w:type="spellEnd"/>
      <w:r w:rsidRPr="001E6521">
        <w:rPr>
          <w:sz w:val="22"/>
          <w:szCs w:val="22"/>
        </w:rPr>
        <w:t>;</w:t>
      </w:r>
    </w:p>
    <w:p w14:paraId="0A828747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 - </w:t>
      </w:r>
      <w:proofErr w:type="spellStart"/>
      <w:r w:rsidRPr="001E6521">
        <w:rPr>
          <w:sz w:val="22"/>
          <w:szCs w:val="22"/>
        </w:rPr>
        <w:t>негайно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розірвати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Договір</w:t>
      </w:r>
      <w:proofErr w:type="spellEnd"/>
      <w:r w:rsidRPr="001E6521">
        <w:rPr>
          <w:sz w:val="22"/>
          <w:szCs w:val="22"/>
        </w:rPr>
        <w:t xml:space="preserve"> в </w:t>
      </w:r>
      <w:proofErr w:type="spellStart"/>
      <w:r w:rsidRPr="001E6521">
        <w:rPr>
          <w:sz w:val="22"/>
          <w:szCs w:val="22"/>
        </w:rPr>
        <w:t>односторонньому</w:t>
      </w:r>
      <w:proofErr w:type="spellEnd"/>
      <w:r w:rsidRPr="001E6521">
        <w:rPr>
          <w:sz w:val="22"/>
          <w:szCs w:val="22"/>
        </w:rPr>
        <w:t xml:space="preserve"> порядку у </w:t>
      </w:r>
      <w:proofErr w:type="spellStart"/>
      <w:r w:rsidRPr="001E6521">
        <w:rPr>
          <w:sz w:val="22"/>
          <w:szCs w:val="22"/>
        </w:rPr>
        <w:t>разі</w:t>
      </w:r>
      <w:proofErr w:type="spellEnd"/>
      <w:r w:rsidRPr="001E6521">
        <w:rPr>
          <w:sz w:val="22"/>
          <w:szCs w:val="22"/>
        </w:rPr>
        <w:t xml:space="preserve"> Систематичного </w:t>
      </w:r>
      <w:proofErr w:type="spellStart"/>
      <w:r w:rsidRPr="001E6521">
        <w:rPr>
          <w:sz w:val="22"/>
          <w:szCs w:val="22"/>
        </w:rPr>
        <w:t>порушення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вимог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</w:t>
      </w:r>
      <w:proofErr w:type="spellEnd"/>
      <w:r w:rsidRPr="001E6521">
        <w:rPr>
          <w:sz w:val="22"/>
          <w:szCs w:val="22"/>
        </w:rPr>
        <w:t xml:space="preserve"> час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4C8C59E0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10.20. ПІДРЯДНИК </w:t>
      </w:r>
      <w:proofErr w:type="spellStart"/>
      <w:r w:rsidRPr="001E6521">
        <w:rPr>
          <w:sz w:val="22"/>
          <w:szCs w:val="22"/>
        </w:rPr>
        <w:t>зобов’язаний</w:t>
      </w:r>
      <w:proofErr w:type="spellEnd"/>
      <w:r w:rsidRPr="001E6521">
        <w:rPr>
          <w:sz w:val="22"/>
          <w:szCs w:val="22"/>
        </w:rPr>
        <w:t>:</w:t>
      </w:r>
    </w:p>
    <w:p w14:paraId="3F60D139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Забезпечити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наявність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всіх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необхідних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дозволів</w:t>
      </w:r>
      <w:proofErr w:type="spellEnd"/>
      <w:r w:rsidRPr="001E6521">
        <w:rPr>
          <w:sz w:val="22"/>
          <w:szCs w:val="22"/>
        </w:rPr>
        <w:t xml:space="preserve"> і </w:t>
      </w:r>
      <w:proofErr w:type="spellStart"/>
      <w:r w:rsidRPr="001E6521">
        <w:rPr>
          <w:sz w:val="22"/>
          <w:szCs w:val="22"/>
        </w:rPr>
        <w:t>декларацій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0047524D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lastRenderedPageBreak/>
        <w:t xml:space="preserve">                    - </w:t>
      </w:r>
      <w:proofErr w:type="spellStart"/>
      <w:r w:rsidRPr="001E6521">
        <w:rPr>
          <w:sz w:val="22"/>
          <w:szCs w:val="22"/>
        </w:rPr>
        <w:t>Надавати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використовувати</w:t>
      </w:r>
      <w:proofErr w:type="spellEnd"/>
      <w:r w:rsidRPr="001E6521">
        <w:rPr>
          <w:sz w:val="22"/>
          <w:szCs w:val="22"/>
        </w:rPr>
        <w:t xml:space="preserve">) </w:t>
      </w:r>
      <w:proofErr w:type="spellStart"/>
      <w:r w:rsidRPr="001E6521">
        <w:rPr>
          <w:sz w:val="22"/>
          <w:szCs w:val="22"/>
        </w:rPr>
        <w:t>безпечне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обладнання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засоби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індивідуального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захисту</w:t>
      </w:r>
      <w:proofErr w:type="spellEnd"/>
      <w:r w:rsidRPr="001E6521">
        <w:rPr>
          <w:sz w:val="22"/>
          <w:szCs w:val="22"/>
        </w:rPr>
        <w:t>.</w:t>
      </w:r>
    </w:p>
    <w:p w14:paraId="4B2CF83D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Здійснювати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планування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перед початком </w:t>
      </w:r>
      <w:proofErr w:type="spellStart"/>
      <w:r w:rsidRPr="001E6521">
        <w:rPr>
          <w:sz w:val="22"/>
          <w:szCs w:val="22"/>
        </w:rPr>
        <w:t>її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для </w:t>
      </w:r>
      <w:proofErr w:type="spellStart"/>
      <w:r w:rsidRPr="001E6521">
        <w:rPr>
          <w:sz w:val="22"/>
          <w:szCs w:val="22"/>
        </w:rPr>
        <w:t>забезпечення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її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безпеки</w:t>
      </w:r>
      <w:proofErr w:type="spellEnd"/>
      <w:r w:rsidRPr="001E6521">
        <w:rPr>
          <w:sz w:val="22"/>
          <w:szCs w:val="22"/>
        </w:rPr>
        <w:t>.</w:t>
      </w:r>
    </w:p>
    <w:p w14:paraId="173C12B5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- </w:t>
      </w:r>
      <w:proofErr w:type="spellStart"/>
      <w:r w:rsidRPr="001E6521">
        <w:rPr>
          <w:sz w:val="22"/>
          <w:szCs w:val="22"/>
        </w:rPr>
        <w:t>Погодити</w:t>
      </w:r>
      <w:proofErr w:type="spellEnd"/>
      <w:r w:rsidRPr="001E6521">
        <w:rPr>
          <w:sz w:val="22"/>
          <w:szCs w:val="22"/>
        </w:rPr>
        <w:t xml:space="preserve"> ПВР (проект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) з ЗАМОВНИКОМ.</w:t>
      </w:r>
    </w:p>
    <w:p w14:paraId="76A663BF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Забезпечити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наявність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ефективної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системи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оцінки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ризиків</w:t>
      </w:r>
      <w:proofErr w:type="spellEnd"/>
      <w:r w:rsidRPr="001E6521">
        <w:rPr>
          <w:sz w:val="22"/>
          <w:szCs w:val="22"/>
        </w:rPr>
        <w:t>.</w:t>
      </w:r>
    </w:p>
    <w:p w14:paraId="684D86DA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Забезпечити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функціонування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системи</w:t>
      </w:r>
      <w:proofErr w:type="spellEnd"/>
      <w:r w:rsidRPr="001E6521">
        <w:rPr>
          <w:sz w:val="22"/>
          <w:szCs w:val="22"/>
        </w:rPr>
        <w:t xml:space="preserve"> наряд-</w:t>
      </w:r>
      <w:proofErr w:type="spellStart"/>
      <w:r w:rsidRPr="001E6521">
        <w:rPr>
          <w:sz w:val="22"/>
          <w:szCs w:val="22"/>
        </w:rPr>
        <w:t>допусків</w:t>
      </w:r>
      <w:proofErr w:type="spellEnd"/>
      <w:r w:rsidRPr="001E6521">
        <w:rPr>
          <w:sz w:val="22"/>
          <w:szCs w:val="22"/>
        </w:rPr>
        <w:t xml:space="preserve"> при </w:t>
      </w:r>
      <w:proofErr w:type="spellStart"/>
      <w:r w:rsidRPr="001E6521">
        <w:rPr>
          <w:sz w:val="22"/>
          <w:szCs w:val="22"/>
        </w:rPr>
        <w:t>виконанні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013B4BC4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Забезпечити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відповідну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пожежну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безпеку</w:t>
      </w:r>
      <w:proofErr w:type="spellEnd"/>
      <w:r w:rsidRPr="001E6521">
        <w:rPr>
          <w:sz w:val="22"/>
          <w:szCs w:val="22"/>
        </w:rPr>
        <w:t>.</w:t>
      </w:r>
    </w:p>
    <w:p w14:paraId="5AD64743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- </w:t>
      </w:r>
      <w:proofErr w:type="spellStart"/>
      <w:r w:rsidRPr="001E6521">
        <w:rPr>
          <w:sz w:val="22"/>
          <w:szCs w:val="22"/>
        </w:rPr>
        <w:t>Забезпечити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наявність</w:t>
      </w:r>
      <w:proofErr w:type="spellEnd"/>
      <w:r w:rsidRPr="001E6521">
        <w:rPr>
          <w:sz w:val="22"/>
          <w:szCs w:val="22"/>
        </w:rPr>
        <w:t xml:space="preserve"> Плану </w:t>
      </w:r>
      <w:proofErr w:type="spellStart"/>
      <w:r w:rsidRPr="001E6521">
        <w:rPr>
          <w:sz w:val="22"/>
          <w:szCs w:val="22"/>
        </w:rPr>
        <w:t>Ліквідації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Аварії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який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потрібно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погодити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із</w:t>
      </w:r>
      <w:proofErr w:type="spellEnd"/>
      <w:r w:rsidRPr="001E6521">
        <w:rPr>
          <w:sz w:val="22"/>
          <w:szCs w:val="22"/>
        </w:rPr>
        <w:t xml:space="preserve"> ЗАМОВНИКОМ до початку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6978C3DC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- </w:t>
      </w:r>
      <w:proofErr w:type="spellStart"/>
      <w:r w:rsidRPr="001E6521">
        <w:rPr>
          <w:sz w:val="22"/>
          <w:szCs w:val="22"/>
        </w:rPr>
        <w:t>Забезпечити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наявність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всіх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інструкцій</w:t>
      </w:r>
      <w:proofErr w:type="spellEnd"/>
      <w:r w:rsidRPr="001E6521">
        <w:rPr>
          <w:sz w:val="22"/>
          <w:szCs w:val="22"/>
        </w:rPr>
        <w:t xml:space="preserve"> по </w:t>
      </w:r>
      <w:proofErr w:type="spellStart"/>
      <w:r w:rsidRPr="001E6521">
        <w:rPr>
          <w:sz w:val="22"/>
          <w:szCs w:val="22"/>
        </w:rPr>
        <w:t>безпечному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веденню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виконуються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місці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58FEB127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10.21. До </w:t>
      </w:r>
      <w:proofErr w:type="spellStart"/>
      <w:r w:rsidRPr="001E6521">
        <w:rPr>
          <w:sz w:val="22"/>
          <w:szCs w:val="22"/>
        </w:rPr>
        <w:t>обов’язків</w:t>
      </w:r>
      <w:proofErr w:type="spellEnd"/>
      <w:r w:rsidRPr="001E6521">
        <w:rPr>
          <w:sz w:val="22"/>
          <w:szCs w:val="22"/>
        </w:rPr>
        <w:t xml:space="preserve"> ПІДРЯДНИКА входить:</w:t>
      </w:r>
    </w:p>
    <w:p w14:paraId="3DDF0407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- </w:t>
      </w:r>
      <w:proofErr w:type="spellStart"/>
      <w:r w:rsidRPr="001E6521">
        <w:rPr>
          <w:sz w:val="22"/>
          <w:szCs w:val="22"/>
        </w:rPr>
        <w:t>Організація</w:t>
      </w:r>
      <w:proofErr w:type="spellEnd"/>
      <w:r w:rsidRPr="001E6521">
        <w:rPr>
          <w:sz w:val="22"/>
          <w:szCs w:val="22"/>
        </w:rPr>
        <w:t xml:space="preserve"> максимального </w:t>
      </w:r>
      <w:proofErr w:type="spellStart"/>
      <w:r w:rsidRPr="001E6521">
        <w:rPr>
          <w:sz w:val="22"/>
          <w:szCs w:val="22"/>
        </w:rPr>
        <w:t>захисту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здоров'я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працівників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зменшення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ризику</w:t>
      </w:r>
      <w:proofErr w:type="spellEnd"/>
      <w:r w:rsidRPr="001E6521">
        <w:rPr>
          <w:sz w:val="22"/>
          <w:szCs w:val="22"/>
        </w:rPr>
        <w:t xml:space="preserve"> при </w:t>
      </w:r>
      <w:proofErr w:type="spellStart"/>
      <w:r w:rsidRPr="001E6521">
        <w:rPr>
          <w:sz w:val="22"/>
          <w:szCs w:val="22"/>
        </w:rPr>
        <w:t>проведенні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і </w:t>
      </w:r>
      <w:proofErr w:type="spellStart"/>
      <w:r w:rsidRPr="001E6521">
        <w:rPr>
          <w:sz w:val="22"/>
          <w:szCs w:val="22"/>
        </w:rPr>
        <w:t>захист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навколишнього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середовища</w:t>
      </w:r>
      <w:proofErr w:type="spellEnd"/>
      <w:r w:rsidRPr="001E6521">
        <w:rPr>
          <w:sz w:val="22"/>
          <w:szCs w:val="22"/>
        </w:rPr>
        <w:t>.</w:t>
      </w:r>
    </w:p>
    <w:p w14:paraId="2FAA58BC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Забезпечення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наявності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всіх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необхідних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журналів</w:t>
      </w:r>
      <w:proofErr w:type="spellEnd"/>
      <w:r w:rsidRPr="001E6521">
        <w:rPr>
          <w:sz w:val="22"/>
          <w:szCs w:val="22"/>
        </w:rPr>
        <w:t>:</w:t>
      </w:r>
    </w:p>
    <w:p w14:paraId="351AF61F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перевірки</w:t>
      </w:r>
      <w:proofErr w:type="spellEnd"/>
      <w:r w:rsidRPr="001E6521">
        <w:rPr>
          <w:sz w:val="22"/>
          <w:szCs w:val="22"/>
        </w:rPr>
        <w:t xml:space="preserve"> стану ТБ, ОП і ОНС;</w:t>
      </w:r>
    </w:p>
    <w:p w14:paraId="6660C439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всіх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видів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інструктажів</w:t>
      </w:r>
      <w:proofErr w:type="spellEnd"/>
      <w:r w:rsidRPr="001E6521">
        <w:rPr>
          <w:sz w:val="22"/>
          <w:szCs w:val="22"/>
        </w:rPr>
        <w:t>;</w:t>
      </w:r>
    </w:p>
    <w:p w14:paraId="2954AB0E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реєстрації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нарядів-допусків</w:t>
      </w:r>
      <w:proofErr w:type="spellEnd"/>
      <w:r w:rsidRPr="001E6521">
        <w:rPr>
          <w:sz w:val="22"/>
          <w:szCs w:val="22"/>
        </w:rPr>
        <w:t>;</w:t>
      </w:r>
    </w:p>
    <w:p w14:paraId="30330497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</w:t>
      </w:r>
      <w:proofErr w:type="spellStart"/>
      <w:r w:rsidRPr="001E6521">
        <w:rPr>
          <w:sz w:val="22"/>
          <w:szCs w:val="22"/>
        </w:rPr>
        <w:t>реєстрації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осіб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які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перебувають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об'єкті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будівництва</w:t>
      </w:r>
      <w:proofErr w:type="spellEnd"/>
      <w:r w:rsidRPr="001E6521">
        <w:rPr>
          <w:sz w:val="22"/>
          <w:szCs w:val="22"/>
        </w:rPr>
        <w:t>;</w:t>
      </w:r>
    </w:p>
    <w:p w14:paraId="3043D9CA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огляд </w:t>
      </w:r>
      <w:proofErr w:type="spellStart"/>
      <w:r w:rsidRPr="001E6521">
        <w:rPr>
          <w:sz w:val="22"/>
          <w:szCs w:val="22"/>
        </w:rPr>
        <w:t>ручних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електро</w:t>
      </w:r>
      <w:proofErr w:type="spellEnd"/>
      <w:r w:rsidRPr="001E6521">
        <w:rPr>
          <w:sz w:val="22"/>
          <w:szCs w:val="22"/>
        </w:rPr>
        <w:t xml:space="preserve"> - і пневмо- </w:t>
      </w:r>
      <w:proofErr w:type="spellStart"/>
      <w:r w:rsidRPr="001E6521">
        <w:rPr>
          <w:sz w:val="22"/>
          <w:szCs w:val="22"/>
        </w:rPr>
        <w:t>інструментів</w:t>
      </w:r>
      <w:proofErr w:type="spellEnd"/>
      <w:r w:rsidRPr="001E6521">
        <w:rPr>
          <w:sz w:val="22"/>
          <w:szCs w:val="22"/>
        </w:rPr>
        <w:t>;</w:t>
      </w:r>
    </w:p>
    <w:p w14:paraId="3606F86B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 та </w:t>
      </w:r>
      <w:proofErr w:type="spellStart"/>
      <w:r w:rsidRPr="001E6521">
        <w:rPr>
          <w:sz w:val="22"/>
          <w:szCs w:val="22"/>
        </w:rPr>
        <w:t>інші</w:t>
      </w:r>
      <w:proofErr w:type="spellEnd"/>
      <w:r w:rsidRPr="001E6521">
        <w:rPr>
          <w:sz w:val="22"/>
          <w:szCs w:val="22"/>
        </w:rPr>
        <w:t xml:space="preserve">, так як </w:t>
      </w:r>
      <w:proofErr w:type="spellStart"/>
      <w:r w:rsidRPr="001E6521">
        <w:rPr>
          <w:sz w:val="22"/>
          <w:szCs w:val="22"/>
        </w:rPr>
        <w:t>вказаний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мінімальний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перелік</w:t>
      </w:r>
      <w:proofErr w:type="spellEnd"/>
      <w:r w:rsidRPr="001E6521">
        <w:rPr>
          <w:sz w:val="22"/>
          <w:szCs w:val="22"/>
        </w:rPr>
        <w:t>.</w:t>
      </w:r>
    </w:p>
    <w:p w14:paraId="4474F923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10.22. </w:t>
      </w:r>
      <w:proofErr w:type="spellStart"/>
      <w:r w:rsidRPr="001E6521">
        <w:rPr>
          <w:sz w:val="22"/>
          <w:szCs w:val="22"/>
        </w:rPr>
        <w:t>Робітникам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повинні</w:t>
      </w:r>
      <w:proofErr w:type="spellEnd"/>
      <w:r w:rsidRPr="001E6521">
        <w:rPr>
          <w:sz w:val="22"/>
          <w:szCs w:val="22"/>
        </w:rPr>
        <w:t xml:space="preserve"> бути </w:t>
      </w:r>
      <w:proofErr w:type="spellStart"/>
      <w:r w:rsidRPr="001E6521">
        <w:rPr>
          <w:sz w:val="22"/>
          <w:szCs w:val="22"/>
        </w:rPr>
        <w:t>створені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необхідні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умови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харчування</w:t>
      </w:r>
      <w:proofErr w:type="spellEnd"/>
      <w:r w:rsidRPr="001E6521">
        <w:rPr>
          <w:sz w:val="22"/>
          <w:szCs w:val="22"/>
        </w:rPr>
        <w:t xml:space="preserve"> та </w:t>
      </w:r>
      <w:proofErr w:type="spellStart"/>
      <w:r w:rsidRPr="001E6521">
        <w:rPr>
          <w:sz w:val="22"/>
          <w:szCs w:val="22"/>
        </w:rPr>
        <w:t>відпочинку</w:t>
      </w:r>
      <w:proofErr w:type="spellEnd"/>
      <w:r w:rsidRPr="001E6521">
        <w:rPr>
          <w:sz w:val="22"/>
          <w:szCs w:val="22"/>
        </w:rPr>
        <w:t>.</w:t>
      </w:r>
    </w:p>
    <w:p w14:paraId="56868C81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10.23.Терміни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їх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послідовність</w:t>
      </w:r>
      <w:proofErr w:type="spellEnd"/>
      <w:r w:rsidRPr="001E6521">
        <w:rPr>
          <w:sz w:val="22"/>
          <w:szCs w:val="22"/>
        </w:rPr>
        <w:t xml:space="preserve">, потреба в </w:t>
      </w:r>
      <w:proofErr w:type="spellStart"/>
      <w:r w:rsidRPr="001E6521">
        <w:rPr>
          <w:sz w:val="22"/>
          <w:szCs w:val="22"/>
        </w:rPr>
        <w:t>трудових</w:t>
      </w:r>
      <w:proofErr w:type="spellEnd"/>
      <w:r w:rsidRPr="001E6521">
        <w:rPr>
          <w:sz w:val="22"/>
          <w:szCs w:val="22"/>
        </w:rPr>
        <w:t xml:space="preserve"> ресурсах </w:t>
      </w:r>
      <w:proofErr w:type="spellStart"/>
      <w:r w:rsidRPr="001E6521">
        <w:rPr>
          <w:sz w:val="22"/>
          <w:szCs w:val="22"/>
        </w:rPr>
        <w:t>встановлюється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урахуванням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забезпечення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безпечного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і часу на </w:t>
      </w:r>
      <w:proofErr w:type="spellStart"/>
      <w:r w:rsidRPr="001E6521">
        <w:rPr>
          <w:sz w:val="22"/>
          <w:szCs w:val="22"/>
        </w:rPr>
        <w:t>дотримання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заходів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забезпечують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безпечне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щоб</w:t>
      </w:r>
      <w:proofErr w:type="spellEnd"/>
      <w:r w:rsidRPr="001E6521">
        <w:rPr>
          <w:sz w:val="22"/>
          <w:szCs w:val="22"/>
        </w:rPr>
        <w:t xml:space="preserve"> будь-яка з </w:t>
      </w:r>
      <w:proofErr w:type="spellStart"/>
      <w:r w:rsidRPr="001E6521">
        <w:rPr>
          <w:sz w:val="22"/>
          <w:szCs w:val="22"/>
        </w:rPr>
        <w:t>виконуваних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операцій</w:t>
      </w:r>
      <w:proofErr w:type="spellEnd"/>
      <w:r w:rsidRPr="001E6521">
        <w:rPr>
          <w:sz w:val="22"/>
          <w:szCs w:val="22"/>
        </w:rPr>
        <w:t xml:space="preserve"> не </w:t>
      </w:r>
      <w:proofErr w:type="spellStart"/>
      <w:r w:rsidRPr="001E6521">
        <w:rPr>
          <w:sz w:val="22"/>
          <w:szCs w:val="22"/>
        </w:rPr>
        <w:t>була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джерелом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виробничої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небезпеки</w:t>
      </w:r>
      <w:proofErr w:type="spellEnd"/>
      <w:r w:rsidRPr="001E6521">
        <w:rPr>
          <w:sz w:val="22"/>
          <w:szCs w:val="22"/>
        </w:rPr>
        <w:t xml:space="preserve"> для </w:t>
      </w:r>
      <w:proofErr w:type="spellStart"/>
      <w:r w:rsidRPr="001E6521">
        <w:rPr>
          <w:sz w:val="22"/>
          <w:szCs w:val="22"/>
        </w:rPr>
        <w:t>одночасно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виконуваних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наступних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02C91413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10.24.Освітленість </w:t>
      </w:r>
      <w:proofErr w:type="spellStart"/>
      <w:r w:rsidRPr="001E6521">
        <w:rPr>
          <w:sz w:val="22"/>
          <w:szCs w:val="22"/>
        </w:rPr>
        <w:t>монтажної</w:t>
      </w:r>
      <w:proofErr w:type="spellEnd"/>
      <w:r w:rsidRPr="001E6521">
        <w:rPr>
          <w:sz w:val="22"/>
          <w:szCs w:val="22"/>
        </w:rPr>
        <w:t>\</w:t>
      </w:r>
      <w:proofErr w:type="spellStart"/>
      <w:r w:rsidRPr="001E6521">
        <w:rPr>
          <w:sz w:val="22"/>
          <w:szCs w:val="22"/>
        </w:rPr>
        <w:t>демонтажної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зони</w:t>
      </w:r>
      <w:proofErr w:type="spellEnd"/>
      <w:r w:rsidRPr="001E6521">
        <w:rPr>
          <w:sz w:val="22"/>
          <w:szCs w:val="22"/>
        </w:rPr>
        <w:t xml:space="preserve"> повинна </w:t>
      </w:r>
      <w:proofErr w:type="spellStart"/>
      <w:r w:rsidRPr="001E6521">
        <w:rPr>
          <w:sz w:val="22"/>
          <w:szCs w:val="22"/>
        </w:rPr>
        <w:t>забезпечувати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безпечне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7713BCE5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10.25.У </w:t>
      </w:r>
      <w:proofErr w:type="spellStart"/>
      <w:r w:rsidRPr="001E6521">
        <w:rPr>
          <w:sz w:val="22"/>
          <w:szCs w:val="22"/>
        </w:rPr>
        <w:t>випадку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у темну пору </w:t>
      </w:r>
      <w:proofErr w:type="spellStart"/>
      <w:r w:rsidRPr="001E6521">
        <w:rPr>
          <w:sz w:val="22"/>
          <w:szCs w:val="22"/>
        </w:rPr>
        <w:t>доби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освітлення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має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передбачатися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робочим</w:t>
      </w:r>
      <w:proofErr w:type="spellEnd"/>
      <w:r w:rsidRPr="001E6521">
        <w:rPr>
          <w:sz w:val="22"/>
          <w:szCs w:val="22"/>
        </w:rPr>
        <w:t xml:space="preserve"> і </w:t>
      </w:r>
      <w:proofErr w:type="spellStart"/>
      <w:r w:rsidRPr="001E6521">
        <w:rPr>
          <w:sz w:val="22"/>
          <w:szCs w:val="22"/>
        </w:rPr>
        <w:t>аварійним</w:t>
      </w:r>
      <w:proofErr w:type="spellEnd"/>
      <w:r w:rsidRPr="001E6521">
        <w:rPr>
          <w:sz w:val="22"/>
          <w:szCs w:val="22"/>
        </w:rPr>
        <w:t>.</w:t>
      </w:r>
    </w:p>
    <w:p w14:paraId="4B428C89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10.26.Всі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повинні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виконуватись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виключно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згідно</w:t>
      </w:r>
      <w:proofErr w:type="spellEnd"/>
      <w:r w:rsidRPr="001E6521">
        <w:rPr>
          <w:sz w:val="22"/>
          <w:szCs w:val="22"/>
        </w:rPr>
        <w:t xml:space="preserve"> проекту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(ПВР),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розробляється</w:t>
      </w:r>
      <w:proofErr w:type="spellEnd"/>
      <w:r w:rsidRPr="001E6521">
        <w:rPr>
          <w:sz w:val="22"/>
          <w:szCs w:val="22"/>
        </w:rPr>
        <w:t xml:space="preserve"> ПІДРЯДНИКОМ та </w:t>
      </w:r>
      <w:proofErr w:type="spellStart"/>
      <w:r w:rsidRPr="001E6521">
        <w:rPr>
          <w:sz w:val="22"/>
          <w:szCs w:val="22"/>
        </w:rPr>
        <w:t>погоджується</w:t>
      </w:r>
      <w:proofErr w:type="spellEnd"/>
      <w:r w:rsidRPr="001E6521">
        <w:rPr>
          <w:sz w:val="22"/>
          <w:szCs w:val="22"/>
        </w:rPr>
        <w:t xml:space="preserve"> з ЗАМОВНИКОМ до початку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.</w:t>
      </w:r>
    </w:p>
    <w:p w14:paraId="5316518A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10.27.Зони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підвищеної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небезпеки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повинні</w:t>
      </w:r>
      <w:proofErr w:type="spellEnd"/>
      <w:r w:rsidRPr="001E6521">
        <w:rPr>
          <w:sz w:val="22"/>
          <w:szCs w:val="22"/>
        </w:rPr>
        <w:t xml:space="preserve"> бути </w:t>
      </w:r>
      <w:proofErr w:type="spellStart"/>
      <w:r w:rsidRPr="001E6521">
        <w:rPr>
          <w:sz w:val="22"/>
          <w:szCs w:val="22"/>
        </w:rPr>
        <w:t>погоджені</w:t>
      </w:r>
      <w:proofErr w:type="spellEnd"/>
      <w:r w:rsidRPr="001E6521">
        <w:rPr>
          <w:sz w:val="22"/>
          <w:szCs w:val="22"/>
        </w:rPr>
        <w:t xml:space="preserve"> з ЗАМОВНИКОМ.</w:t>
      </w:r>
    </w:p>
    <w:p w14:paraId="1A42F8F2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>10.</w:t>
      </w:r>
      <w:proofErr w:type="gramStart"/>
      <w:r w:rsidRPr="001E6521">
        <w:rPr>
          <w:sz w:val="22"/>
          <w:szCs w:val="22"/>
        </w:rPr>
        <w:t>28.На</w:t>
      </w:r>
      <w:proofErr w:type="gram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об’єкті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ЗАМОВНИКОМ </w:t>
      </w:r>
      <w:proofErr w:type="spellStart"/>
      <w:r w:rsidRPr="001E6521">
        <w:rPr>
          <w:sz w:val="22"/>
          <w:szCs w:val="22"/>
        </w:rPr>
        <w:t>може</w:t>
      </w:r>
      <w:proofErr w:type="spellEnd"/>
      <w:r w:rsidRPr="001E6521">
        <w:rPr>
          <w:sz w:val="22"/>
          <w:szCs w:val="22"/>
        </w:rPr>
        <w:t xml:space="preserve"> бути </w:t>
      </w:r>
      <w:proofErr w:type="spellStart"/>
      <w:r w:rsidRPr="001E6521">
        <w:rPr>
          <w:sz w:val="22"/>
          <w:szCs w:val="22"/>
        </w:rPr>
        <w:t>організовано</w:t>
      </w:r>
      <w:proofErr w:type="spellEnd"/>
      <w:r w:rsidRPr="001E6521">
        <w:rPr>
          <w:sz w:val="22"/>
          <w:szCs w:val="22"/>
        </w:rPr>
        <w:t xml:space="preserve"> контроль </w:t>
      </w:r>
      <w:proofErr w:type="spellStart"/>
      <w:r w:rsidRPr="001E6521">
        <w:rPr>
          <w:sz w:val="22"/>
          <w:szCs w:val="22"/>
        </w:rPr>
        <w:t>дотримання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вимог</w:t>
      </w:r>
      <w:proofErr w:type="spellEnd"/>
      <w:r w:rsidRPr="001E6521">
        <w:rPr>
          <w:sz w:val="22"/>
          <w:szCs w:val="22"/>
        </w:rPr>
        <w:t xml:space="preserve"> з ОП </w:t>
      </w:r>
      <w:proofErr w:type="spellStart"/>
      <w:r w:rsidRPr="001E6521">
        <w:rPr>
          <w:sz w:val="22"/>
          <w:szCs w:val="22"/>
        </w:rPr>
        <w:t>третьою</w:t>
      </w:r>
      <w:proofErr w:type="spellEnd"/>
      <w:r w:rsidRPr="001E6521">
        <w:rPr>
          <w:sz w:val="22"/>
          <w:szCs w:val="22"/>
        </w:rPr>
        <w:t xml:space="preserve"> стороною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шляхом </w:t>
      </w:r>
      <w:proofErr w:type="spellStart"/>
      <w:r w:rsidRPr="001E6521">
        <w:rPr>
          <w:sz w:val="22"/>
          <w:szCs w:val="22"/>
        </w:rPr>
        <w:t>використання</w:t>
      </w:r>
      <w:proofErr w:type="spellEnd"/>
      <w:r w:rsidRPr="001E6521">
        <w:rPr>
          <w:sz w:val="22"/>
          <w:szCs w:val="22"/>
        </w:rPr>
        <w:t xml:space="preserve"> камер </w:t>
      </w:r>
      <w:proofErr w:type="spellStart"/>
      <w:r w:rsidRPr="001E6521">
        <w:rPr>
          <w:sz w:val="22"/>
          <w:szCs w:val="22"/>
        </w:rPr>
        <w:t>віддаленого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нагляду</w:t>
      </w:r>
      <w:proofErr w:type="spellEnd"/>
      <w:r w:rsidRPr="001E6521">
        <w:rPr>
          <w:sz w:val="22"/>
          <w:szCs w:val="22"/>
        </w:rPr>
        <w:t>.</w:t>
      </w:r>
    </w:p>
    <w:p w14:paraId="16551F47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>10.</w:t>
      </w:r>
      <w:proofErr w:type="gramStart"/>
      <w:r w:rsidRPr="001E6521">
        <w:rPr>
          <w:sz w:val="22"/>
          <w:szCs w:val="22"/>
        </w:rPr>
        <w:t>29.При</w:t>
      </w:r>
      <w:proofErr w:type="gram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такелажних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при </w:t>
      </w:r>
      <w:proofErr w:type="spellStart"/>
      <w:r w:rsidRPr="001E6521">
        <w:rPr>
          <w:sz w:val="22"/>
          <w:szCs w:val="22"/>
        </w:rPr>
        <w:t>відсутності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прямої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видимості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між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працівниками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задіяні</w:t>
      </w:r>
      <w:proofErr w:type="spellEnd"/>
      <w:r w:rsidRPr="001E6521">
        <w:rPr>
          <w:sz w:val="22"/>
          <w:szCs w:val="22"/>
        </w:rPr>
        <w:t xml:space="preserve"> в </w:t>
      </w:r>
      <w:proofErr w:type="spellStart"/>
      <w:r w:rsidRPr="001E6521">
        <w:rPr>
          <w:sz w:val="22"/>
          <w:szCs w:val="22"/>
        </w:rPr>
        <w:t>їх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виконанні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повинні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використовуватись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спеціальні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засоби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зв’язку</w:t>
      </w:r>
      <w:proofErr w:type="spellEnd"/>
      <w:r w:rsidRPr="001E6521">
        <w:rPr>
          <w:sz w:val="22"/>
          <w:szCs w:val="22"/>
        </w:rPr>
        <w:t>.</w:t>
      </w:r>
    </w:p>
    <w:p w14:paraId="5A9DA595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>10.</w:t>
      </w:r>
      <w:proofErr w:type="gramStart"/>
      <w:r w:rsidRPr="001E6521">
        <w:rPr>
          <w:sz w:val="22"/>
          <w:szCs w:val="22"/>
        </w:rPr>
        <w:t>30.Причини</w:t>
      </w:r>
      <w:proofErr w:type="gram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відмови</w:t>
      </w:r>
      <w:proofErr w:type="spellEnd"/>
      <w:r w:rsidRPr="001E6521">
        <w:rPr>
          <w:sz w:val="22"/>
          <w:szCs w:val="22"/>
        </w:rPr>
        <w:t xml:space="preserve"> </w:t>
      </w:r>
      <w:proofErr w:type="gramStart"/>
      <w:r w:rsidRPr="001E6521">
        <w:rPr>
          <w:sz w:val="22"/>
          <w:szCs w:val="22"/>
        </w:rPr>
        <w:t>в допуску</w:t>
      </w:r>
      <w:proofErr w:type="gram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співробітників</w:t>
      </w:r>
      <w:proofErr w:type="spellEnd"/>
      <w:r w:rsidRPr="001E6521">
        <w:rPr>
          <w:sz w:val="22"/>
          <w:szCs w:val="22"/>
        </w:rPr>
        <w:t xml:space="preserve"> ПІДРЯДНИКА до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>:</w:t>
      </w:r>
    </w:p>
    <w:p w14:paraId="6CE62735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10.31. ПІДРЯДНИК  не буде допущена на </w:t>
      </w:r>
      <w:proofErr w:type="spellStart"/>
      <w:r w:rsidRPr="001E6521">
        <w:rPr>
          <w:sz w:val="22"/>
          <w:szCs w:val="22"/>
        </w:rPr>
        <w:t>територію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ПрАТ</w:t>
      </w:r>
      <w:proofErr w:type="spellEnd"/>
      <w:r w:rsidRPr="001E6521">
        <w:rPr>
          <w:sz w:val="22"/>
          <w:szCs w:val="22"/>
        </w:rPr>
        <w:t xml:space="preserve"> «Карлсберг Україна» у </w:t>
      </w:r>
      <w:proofErr w:type="spellStart"/>
      <w:r w:rsidRPr="001E6521">
        <w:rPr>
          <w:sz w:val="22"/>
          <w:szCs w:val="22"/>
        </w:rPr>
        <w:t>разі</w:t>
      </w:r>
      <w:proofErr w:type="spellEnd"/>
      <w:r w:rsidRPr="001E6521">
        <w:rPr>
          <w:sz w:val="22"/>
          <w:szCs w:val="22"/>
        </w:rPr>
        <w:t xml:space="preserve"> не </w:t>
      </w:r>
      <w:proofErr w:type="spellStart"/>
      <w:r w:rsidRPr="001E6521">
        <w:rPr>
          <w:sz w:val="22"/>
          <w:szCs w:val="22"/>
        </w:rPr>
        <w:t>надання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документів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згідно</w:t>
      </w:r>
      <w:proofErr w:type="spellEnd"/>
      <w:r w:rsidRPr="001E6521">
        <w:rPr>
          <w:sz w:val="22"/>
          <w:szCs w:val="22"/>
        </w:rPr>
        <w:t xml:space="preserve"> п.10.9.</w:t>
      </w:r>
    </w:p>
    <w:p w14:paraId="547B138A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10.32. </w:t>
      </w:r>
      <w:proofErr w:type="gramStart"/>
      <w:r w:rsidRPr="001E6521">
        <w:rPr>
          <w:sz w:val="22"/>
          <w:szCs w:val="22"/>
        </w:rPr>
        <w:t>ПІДРЯДНИК  не</w:t>
      </w:r>
      <w:proofErr w:type="gramEnd"/>
      <w:r w:rsidRPr="001E6521">
        <w:rPr>
          <w:sz w:val="22"/>
          <w:szCs w:val="22"/>
        </w:rPr>
        <w:t xml:space="preserve"> буде допущена до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при </w:t>
      </w:r>
      <w:proofErr w:type="spellStart"/>
      <w:r w:rsidRPr="001E6521">
        <w:rPr>
          <w:sz w:val="22"/>
          <w:szCs w:val="22"/>
        </w:rPr>
        <w:t>невиконанні</w:t>
      </w:r>
      <w:proofErr w:type="spellEnd"/>
      <w:r w:rsidRPr="001E6521">
        <w:rPr>
          <w:sz w:val="22"/>
          <w:szCs w:val="22"/>
        </w:rPr>
        <w:t xml:space="preserve"> п.10.10 – 10.16.</w:t>
      </w:r>
    </w:p>
    <w:p w14:paraId="10A97592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lastRenderedPageBreak/>
        <w:t>10.</w:t>
      </w:r>
      <w:proofErr w:type="gramStart"/>
      <w:r w:rsidRPr="001E6521">
        <w:rPr>
          <w:sz w:val="22"/>
          <w:szCs w:val="22"/>
        </w:rPr>
        <w:t>33.Причини</w:t>
      </w:r>
      <w:proofErr w:type="gram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зупинки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ПІДРЯДНИКА:</w:t>
      </w:r>
    </w:p>
    <w:p w14:paraId="50100CBF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10.34.Роботи ПІДРЯДНИКА </w:t>
      </w:r>
      <w:proofErr w:type="spellStart"/>
      <w:r w:rsidRPr="001E6521">
        <w:rPr>
          <w:sz w:val="22"/>
          <w:szCs w:val="22"/>
        </w:rPr>
        <w:t>будуть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зупинені</w:t>
      </w:r>
      <w:proofErr w:type="spellEnd"/>
      <w:r w:rsidRPr="001E6521">
        <w:rPr>
          <w:sz w:val="22"/>
          <w:szCs w:val="22"/>
        </w:rPr>
        <w:t xml:space="preserve"> при </w:t>
      </w:r>
      <w:proofErr w:type="spellStart"/>
      <w:r w:rsidRPr="001E6521">
        <w:rPr>
          <w:sz w:val="22"/>
          <w:szCs w:val="22"/>
        </w:rPr>
        <w:t>невиконанні</w:t>
      </w:r>
      <w:proofErr w:type="spellEnd"/>
      <w:r w:rsidRPr="001E6521">
        <w:rPr>
          <w:sz w:val="22"/>
          <w:szCs w:val="22"/>
        </w:rPr>
        <w:t xml:space="preserve"> п.10.1, в т.ч.:</w:t>
      </w:r>
    </w:p>
    <w:p w14:paraId="12C5E9C2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без </w:t>
      </w:r>
      <w:proofErr w:type="spellStart"/>
      <w:r w:rsidRPr="001E6521">
        <w:rPr>
          <w:sz w:val="22"/>
          <w:szCs w:val="22"/>
        </w:rPr>
        <w:t>використання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засобів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індивідуального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захисту</w:t>
      </w:r>
      <w:proofErr w:type="spellEnd"/>
      <w:r w:rsidRPr="001E6521">
        <w:rPr>
          <w:sz w:val="22"/>
          <w:szCs w:val="22"/>
        </w:rPr>
        <w:t>;</w:t>
      </w:r>
    </w:p>
    <w:p w14:paraId="4DA5804E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на несправному </w:t>
      </w:r>
      <w:proofErr w:type="spellStart"/>
      <w:r w:rsidRPr="001E6521">
        <w:rPr>
          <w:sz w:val="22"/>
          <w:szCs w:val="22"/>
        </w:rPr>
        <w:t>обладнанні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машини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механізми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інструмент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оснащення</w:t>
      </w:r>
      <w:proofErr w:type="spellEnd"/>
      <w:r w:rsidRPr="001E6521">
        <w:rPr>
          <w:sz w:val="22"/>
          <w:szCs w:val="22"/>
        </w:rPr>
        <w:t>);</w:t>
      </w:r>
    </w:p>
    <w:p w14:paraId="61381F74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                    -</w:t>
      </w:r>
      <w:r w:rsidRPr="001E6521">
        <w:rPr>
          <w:sz w:val="22"/>
          <w:szCs w:val="22"/>
        </w:rPr>
        <w:tab/>
      </w:r>
      <w:proofErr w:type="spellStart"/>
      <w:r w:rsidRPr="001E6521">
        <w:rPr>
          <w:sz w:val="22"/>
          <w:szCs w:val="22"/>
        </w:rPr>
        <w:t>застосування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засобів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захисту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інструментів</w:t>
      </w:r>
      <w:proofErr w:type="spellEnd"/>
      <w:r w:rsidRPr="001E6521">
        <w:rPr>
          <w:sz w:val="22"/>
          <w:szCs w:val="22"/>
        </w:rPr>
        <w:t xml:space="preserve"> та/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обладнання</w:t>
      </w:r>
      <w:proofErr w:type="spellEnd"/>
      <w:r w:rsidRPr="001E6521">
        <w:rPr>
          <w:sz w:val="22"/>
          <w:szCs w:val="22"/>
        </w:rPr>
        <w:t xml:space="preserve"> не за </w:t>
      </w:r>
      <w:proofErr w:type="spellStart"/>
      <w:r w:rsidRPr="001E6521">
        <w:rPr>
          <w:sz w:val="22"/>
          <w:szCs w:val="22"/>
        </w:rPr>
        <w:t>призначенням</w:t>
      </w:r>
      <w:proofErr w:type="spellEnd"/>
      <w:r w:rsidRPr="001E6521">
        <w:rPr>
          <w:sz w:val="22"/>
          <w:szCs w:val="22"/>
        </w:rPr>
        <w:t xml:space="preserve">, а також у  </w:t>
      </w:r>
      <w:proofErr w:type="spellStart"/>
      <w:r w:rsidRPr="001E6521">
        <w:rPr>
          <w:sz w:val="22"/>
          <w:szCs w:val="22"/>
        </w:rPr>
        <w:t>випадках</w:t>
      </w:r>
      <w:proofErr w:type="spellEnd"/>
      <w:r w:rsidRPr="001E6521">
        <w:rPr>
          <w:sz w:val="22"/>
          <w:szCs w:val="22"/>
        </w:rPr>
        <w:t xml:space="preserve">,     коли </w:t>
      </w:r>
      <w:proofErr w:type="spellStart"/>
      <w:r w:rsidRPr="001E6521">
        <w:rPr>
          <w:sz w:val="22"/>
          <w:szCs w:val="22"/>
        </w:rPr>
        <w:t>дії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співробітників</w:t>
      </w:r>
      <w:proofErr w:type="spellEnd"/>
      <w:r w:rsidRPr="001E6521">
        <w:rPr>
          <w:sz w:val="22"/>
          <w:szCs w:val="22"/>
        </w:rPr>
        <w:t xml:space="preserve"> ПІДРЯДНИК </w:t>
      </w:r>
      <w:proofErr w:type="spellStart"/>
      <w:r w:rsidRPr="001E6521">
        <w:rPr>
          <w:sz w:val="22"/>
          <w:szCs w:val="22"/>
        </w:rPr>
        <w:t>загрожують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навколишньому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середовищу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здоров'ю</w:t>
      </w:r>
      <w:proofErr w:type="spellEnd"/>
      <w:r w:rsidRPr="001E6521">
        <w:rPr>
          <w:sz w:val="22"/>
          <w:szCs w:val="22"/>
        </w:rPr>
        <w:t xml:space="preserve"> та  </w:t>
      </w:r>
      <w:proofErr w:type="spellStart"/>
      <w:r w:rsidRPr="001E6521">
        <w:rPr>
          <w:sz w:val="22"/>
          <w:szCs w:val="22"/>
        </w:rPr>
        <w:t>життєдіяльності</w:t>
      </w:r>
      <w:proofErr w:type="spellEnd"/>
      <w:r w:rsidRPr="001E6521">
        <w:rPr>
          <w:sz w:val="22"/>
          <w:szCs w:val="22"/>
        </w:rPr>
        <w:t xml:space="preserve">    </w:t>
      </w:r>
      <w:proofErr w:type="spellStart"/>
      <w:r w:rsidRPr="001E6521">
        <w:rPr>
          <w:sz w:val="22"/>
          <w:szCs w:val="22"/>
        </w:rPr>
        <w:t>працівників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Підрядника</w:t>
      </w:r>
      <w:proofErr w:type="spellEnd"/>
      <w:r w:rsidRPr="001E6521">
        <w:rPr>
          <w:sz w:val="22"/>
          <w:szCs w:val="22"/>
        </w:rPr>
        <w:t xml:space="preserve">, </w:t>
      </w:r>
      <w:proofErr w:type="spellStart"/>
      <w:r w:rsidRPr="001E6521">
        <w:rPr>
          <w:sz w:val="22"/>
          <w:szCs w:val="22"/>
        </w:rPr>
        <w:t>працівників</w:t>
      </w:r>
      <w:proofErr w:type="spellEnd"/>
      <w:r w:rsidRPr="001E6521">
        <w:rPr>
          <w:sz w:val="22"/>
          <w:szCs w:val="22"/>
        </w:rPr>
        <w:t xml:space="preserve"> ЗАМОВНИКА,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третіх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осіб</w:t>
      </w:r>
      <w:proofErr w:type="spellEnd"/>
      <w:r w:rsidRPr="001E6521">
        <w:rPr>
          <w:sz w:val="22"/>
          <w:szCs w:val="22"/>
        </w:rPr>
        <w:t>.</w:t>
      </w:r>
    </w:p>
    <w:p w14:paraId="411B8D4B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10.35.Порушення </w:t>
      </w:r>
      <w:proofErr w:type="spellStart"/>
      <w:r w:rsidRPr="001E6521">
        <w:rPr>
          <w:sz w:val="22"/>
          <w:szCs w:val="22"/>
        </w:rPr>
        <w:t>вимог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повинні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виявлятися</w:t>
      </w:r>
      <w:proofErr w:type="spellEnd"/>
      <w:r w:rsidRPr="001E6521">
        <w:rPr>
          <w:sz w:val="22"/>
          <w:szCs w:val="22"/>
        </w:rPr>
        <w:t xml:space="preserve"> персоналом </w:t>
      </w:r>
      <w:proofErr w:type="spellStart"/>
      <w:r w:rsidRPr="001E6521">
        <w:rPr>
          <w:sz w:val="22"/>
          <w:szCs w:val="22"/>
        </w:rPr>
        <w:t>служби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на </w:t>
      </w:r>
      <w:proofErr w:type="spellStart"/>
      <w:r w:rsidRPr="001E6521">
        <w:rPr>
          <w:sz w:val="22"/>
          <w:szCs w:val="22"/>
        </w:rPr>
        <w:t>робочому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майданчику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уповноваженим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представником</w:t>
      </w:r>
      <w:proofErr w:type="spellEnd"/>
      <w:r w:rsidRPr="001E6521">
        <w:rPr>
          <w:sz w:val="22"/>
          <w:szCs w:val="22"/>
        </w:rPr>
        <w:t xml:space="preserve"> ЗАМОВНИКА на </w:t>
      </w:r>
      <w:proofErr w:type="spellStart"/>
      <w:r w:rsidRPr="001E6521">
        <w:rPr>
          <w:sz w:val="22"/>
          <w:szCs w:val="22"/>
        </w:rPr>
        <w:t>місці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проведення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. Персонал </w:t>
      </w:r>
      <w:proofErr w:type="spellStart"/>
      <w:r w:rsidRPr="001E6521">
        <w:rPr>
          <w:sz w:val="22"/>
          <w:szCs w:val="22"/>
        </w:rPr>
        <w:t>служби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особа, </w:t>
      </w:r>
      <w:proofErr w:type="spellStart"/>
      <w:r w:rsidRPr="001E6521">
        <w:rPr>
          <w:sz w:val="22"/>
          <w:szCs w:val="22"/>
        </w:rPr>
        <w:t>що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виявила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порушення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зобов'язані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негайно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повідомити</w:t>
      </w:r>
      <w:proofErr w:type="spellEnd"/>
      <w:r w:rsidRPr="001E6521">
        <w:rPr>
          <w:sz w:val="22"/>
          <w:szCs w:val="22"/>
        </w:rPr>
        <w:t xml:space="preserve"> куратора по договору.</w:t>
      </w:r>
    </w:p>
    <w:p w14:paraId="59083C27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>10.</w:t>
      </w:r>
      <w:proofErr w:type="gramStart"/>
      <w:r w:rsidRPr="001E6521">
        <w:rPr>
          <w:sz w:val="22"/>
          <w:szCs w:val="22"/>
        </w:rPr>
        <w:t>36.Куратор</w:t>
      </w:r>
      <w:proofErr w:type="gramEnd"/>
      <w:r w:rsidRPr="001E6521">
        <w:rPr>
          <w:sz w:val="22"/>
          <w:szCs w:val="22"/>
        </w:rPr>
        <w:t xml:space="preserve"> по договору </w:t>
      </w:r>
      <w:proofErr w:type="spellStart"/>
      <w:r w:rsidRPr="001E6521">
        <w:rPr>
          <w:sz w:val="22"/>
          <w:szCs w:val="22"/>
        </w:rPr>
        <w:t>протягом</w:t>
      </w:r>
      <w:proofErr w:type="spellEnd"/>
      <w:r w:rsidRPr="001E6521">
        <w:rPr>
          <w:sz w:val="22"/>
          <w:szCs w:val="22"/>
        </w:rPr>
        <w:t xml:space="preserve"> 24 годин </w:t>
      </w:r>
      <w:proofErr w:type="spellStart"/>
      <w:r w:rsidRPr="001E6521">
        <w:rPr>
          <w:sz w:val="22"/>
          <w:szCs w:val="22"/>
        </w:rPr>
        <w:t>приймає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рішення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щодо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штрафних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санкцій</w:t>
      </w:r>
      <w:proofErr w:type="spellEnd"/>
      <w:r w:rsidRPr="001E6521">
        <w:rPr>
          <w:sz w:val="22"/>
          <w:szCs w:val="22"/>
        </w:rPr>
        <w:t xml:space="preserve"> до ПІДРЯДНИКА </w:t>
      </w:r>
      <w:proofErr w:type="spellStart"/>
      <w:r w:rsidRPr="001E6521">
        <w:rPr>
          <w:sz w:val="22"/>
          <w:szCs w:val="22"/>
        </w:rPr>
        <w:t>чи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його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окремих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працівників</w:t>
      </w:r>
      <w:proofErr w:type="spellEnd"/>
      <w:r w:rsidRPr="001E6521">
        <w:rPr>
          <w:sz w:val="22"/>
          <w:szCs w:val="22"/>
        </w:rPr>
        <w:t xml:space="preserve"> за </w:t>
      </w:r>
      <w:proofErr w:type="spellStart"/>
      <w:r w:rsidRPr="001E6521">
        <w:rPr>
          <w:sz w:val="22"/>
          <w:szCs w:val="22"/>
        </w:rPr>
        <w:t>порушення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згідно</w:t>
      </w:r>
      <w:proofErr w:type="spellEnd"/>
      <w:r w:rsidRPr="001E6521">
        <w:rPr>
          <w:sz w:val="22"/>
          <w:szCs w:val="22"/>
        </w:rPr>
        <w:t xml:space="preserve"> п.10.5., п. 10.8. та п.10.12 – 10.14.</w:t>
      </w:r>
    </w:p>
    <w:p w14:paraId="2BF89011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10.37.В </w:t>
      </w:r>
      <w:proofErr w:type="spellStart"/>
      <w:r w:rsidRPr="001E6521">
        <w:rPr>
          <w:sz w:val="22"/>
          <w:szCs w:val="22"/>
        </w:rPr>
        <w:t>випадках</w:t>
      </w:r>
      <w:proofErr w:type="spellEnd"/>
      <w:r w:rsidRPr="001E6521">
        <w:rPr>
          <w:sz w:val="22"/>
          <w:szCs w:val="22"/>
        </w:rPr>
        <w:t xml:space="preserve">, коли </w:t>
      </w:r>
      <w:proofErr w:type="spellStart"/>
      <w:r w:rsidRPr="001E6521">
        <w:rPr>
          <w:sz w:val="22"/>
          <w:szCs w:val="22"/>
        </w:rPr>
        <w:t>дії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бездіяльність</w:t>
      </w:r>
      <w:proofErr w:type="spellEnd"/>
      <w:r w:rsidRPr="001E6521">
        <w:rPr>
          <w:sz w:val="22"/>
          <w:szCs w:val="22"/>
        </w:rPr>
        <w:t xml:space="preserve"> ПІДРЯДНИКА нанесли шкоду майну </w:t>
      </w:r>
      <w:proofErr w:type="spellStart"/>
      <w:r w:rsidRPr="001E6521">
        <w:rPr>
          <w:sz w:val="22"/>
          <w:szCs w:val="22"/>
        </w:rPr>
        <w:t>або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співробітникам</w:t>
      </w:r>
      <w:proofErr w:type="spellEnd"/>
      <w:r w:rsidRPr="001E6521">
        <w:rPr>
          <w:sz w:val="22"/>
          <w:szCs w:val="22"/>
        </w:rPr>
        <w:t xml:space="preserve"> ЗАМОВНИКА, до ПІДРЯДНИКА </w:t>
      </w:r>
      <w:proofErr w:type="spellStart"/>
      <w:r w:rsidRPr="001E6521">
        <w:rPr>
          <w:sz w:val="22"/>
          <w:szCs w:val="22"/>
        </w:rPr>
        <w:t>можуть</w:t>
      </w:r>
      <w:proofErr w:type="spellEnd"/>
      <w:r w:rsidRPr="001E6521">
        <w:rPr>
          <w:sz w:val="22"/>
          <w:szCs w:val="22"/>
        </w:rPr>
        <w:t xml:space="preserve"> бути </w:t>
      </w:r>
      <w:proofErr w:type="spellStart"/>
      <w:r w:rsidRPr="001E6521">
        <w:rPr>
          <w:sz w:val="22"/>
          <w:szCs w:val="22"/>
        </w:rPr>
        <w:t>застосовані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фінансові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штрафні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санкції</w:t>
      </w:r>
      <w:proofErr w:type="spellEnd"/>
      <w:r w:rsidRPr="001E6521">
        <w:rPr>
          <w:sz w:val="22"/>
          <w:szCs w:val="22"/>
        </w:rPr>
        <w:t xml:space="preserve"> в </w:t>
      </w:r>
      <w:proofErr w:type="spellStart"/>
      <w:r w:rsidRPr="001E6521">
        <w:rPr>
          <w:sz w:val="22"/>
          <w:szCs w:val="22"/>
        </w:rPr>
        <w:t>наступній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послідовності</w:t>
      </w:r>
      <w:proofErr w:type="spellEnd"/>
      <w:r w:rsidRPr="001E6521">
        <w:rPr>
          <w:sz w:val="22"/>
          <w:szCs w:val="22"/>
        </w:rPr>
        <w:t>:</w:t>
      </w:r>
    </w:p>
    <w:p w14:paraId="79BBA53A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10.38. ПІДРЯДНИК </w:t>
      </w:r>
      <w:proofErr w:type="spellStart"/>
      <w:r w:rsidRPr="001E6521">
        <w:rPr>
          <w:sz w:val="22"/>
          <w:szCs w:val="22"/>
        </w:rPr>
        <w:t>зобов’язується</w:t>
      </w:r>
      <w:proofErr w:type="spellEnd"/>
      <w:r w:rsidRPr="001E6521">
        <w:rPr>
          <w:sz w:val="22"/>
          <w:szCs w:val="22"/>
        </w:rPr>
        <w:t xml:space="preserve"> на 100% </w:t>
      </w:r>
      <w:proofErr w:type="spellStart"/>
      <w:r w:rsidRPr="001E6521">
        <w:rPr>
          <w:sz w:val="22"/>
          <w:szCs w:val="22"/>
        </w:rPr>
        <w:t>відшкодувати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заподіяну</w:t>
      </w:r>
      <w:proofErr w:type="spellEnd"/>
      <w:r w:rsidRPr="001E6521">
        <w:rPr>
          <w:sz w:val="22"/>
          <w:szCs w:val="22"/>
        </w:rPr>
        <w:t xml:space="preserve"> шкоду ЗАМОВНИКУ.</w:t>
      </w:r>
    </w:p>
    <w:p w14:paraId="2EBEA618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>10.</w:t>
      </w:r>
      <w:proofErr w:type="gramStart"/>
      <w:r w:rsidRPr="001E6521">
        <w:rPr>
          <w:sz w:val="22"/>
          <w:szCs w:val="22"/>
        </w:rPr>
        <w:t>3</w:t>
      </w:r>
      <w:r w:rsidRPr="001E6521">
        <w:rPr>
          <w:sz w:val="22"/>
          <w:szCs w:val="22"/>
          <w:lang w:val="uk-UA"/>
        </w:rPr>
        <w:t>9</w:t>
      </w:r>
      <w:r w:rsidRPr="001E6521">
        <w:rPr>
          <w:sz w:val="22"/>
          <w:szCs w:val="22"/>
        </w:rPr>
        <w:t>.До</w:t>
      </w:r>
      <w:proofErr w:type="gramEnd"/>
      <w:r w:rsidRPr="001E6521">
        <w:rPr>
          <w:sz w:val="22"/>
          <w:szCs w:val="22"/>
        </w:rPr>
        <w:t xml:space="preserve"> ПІДРЯДНИКА </w:t>
      </w:r>
      <w:proofErr w:type="spellStart"/>
      <w:r w:rsidRPr="001E6521">
        <w:rPr>
          <w:sz w:val="22"/>
          <w:szCs w:val="22"/>
        </w:rPr>
        <w:t>застосовуються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додатково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штрафні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санкції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наступним</w:t>
      </w:r>
      <w:proofErr w:type="spellEnd"/>
      <w:r w:rsidRPr="001E6521">
        <w:rPr>
          <w:sz w:val="22"/>
          <w:szCs w:val="22"/>
        </w:rPr>
        <w:t xml:space="preserve"> чином:</w:t>
      </w:r>
    </w:p>
    <w:p w14:paraId="62F6C2A7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>10.</w:t>
      </w:r>
      <w:proofErr w:type="gramStart"/>
      <w:r w:rsidRPr="001E6521">
        <w:rPr>
          <w:sz w:val="22"/>
          <w:szCs w:val="22"/>
        </w:rPr>
        <w:t>40.При</w:t>
      </w:r>
      <w:proofErr w:type="gram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порушенні</w:t>
      </w:r>
      <w:proofErr w:type="spellEnd"/>
      <w:r w:rsidRPr="001E6521">
        <w:rPr>
          <w:sz w:val="22"/>
          <w:szCs w:val="22"/>
        </w:rPr>
        <w:t xml:space="preserve"> персоналом ПІДРЯДНИКА </w:t>
      </w:r>
      <w:proofErr w:type="spellStart"/>
      <w:r w:rsidRPr="001E6521">
        <w:rPr>
          <w:sz w:val="22"/>
          <w:szCs w:val="22"/>
        </w:rPr>
        <w:t>вимог</w:t>
      </w:r>
      <w:proofErr w:type="spellEnd"/>
      <w:r w:rsidRPr="001E6521">
        <w:rPr>
          <w:sz w:val="22"/>
          <w:szCs w:val="22"/>
        </w:rPr>
        <w:t xml:space="preserve"> нормативно-</w:t>
      </w:r>
      <w:proofErr w:type="spellStart"/>
      <w:r w:rsidRPr="001E6521">
        <w:rPr>
          <w:sz w:val="22"/>
          <w:szCs w:val="22"/>
        </w:rPr>
        <w:t>правових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актів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охорони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</w:t>
      </w:r>
      <w:proofErr w:type="spellEnd"/>
      <w:r w:rsidRPr="001E6521">
        <w:rPr>
          <w:sz w:val="22"/>
          <w:szCs w:val="22"/>
        </w:rPr>
        <w:t xml:space="preserve"> та </w:t>
      </w:r>
      <w:proofErr w:type="spellStart"/>
      <w:r w:rsidRPr="001E6521">
        <w:rPr>
          <w:sz w:val="22"/>
          <w:szCs w:val="22"/>
        </w:rPr>
        <w:t>пожежної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безпеки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складається</w:t>
      </w:r>
      <w:proofErr w:type="spellEnd"/>
      <w:r w:rsidRPr="001E6521">
        <w:rPr>
          <w:sz w:val="22"/>
          <w:szCs w:val="22"/>
        </w:rPr>
        <w:t xml:space="preserve"> Акт, а ПІДРЯДНИК </w:t>
      </w:r>
      <w:proofErr w:type="spellStart"/>
      <w:r w:rsidRPr="001E6521">
        <w:rPr>
          <w:sz w:val="22"/>
          <w:szCs w:val="22"/>
        </w:rPr>
        <w:t>вчиняє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наступні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дії</w:t>
      </w:r>
      <w:proofErr w:type="spellEnd"/>
      <w:r w:rsidRPr="001E6521">
        <w:rPr>
          <w:sz w:val="22"/>
          <w:szCs w:val="22"/>
        </w:rPr>
        <w:t xml:space="preserve">: </w:t>
      </w:r>
    </w:p>
    <w:p w14:paraId="2F967C00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Перший </w:t>
      </w:r>
      <w:proofErr w:type="spellStart"/>
      <w:r w:rsidRPr="001E6521">
        <w:rPr>
          <w:sz w:val="22"/>
          <w:szCs w:val="22"/>
        </w:rPr>
        <w:t>випадок</w:t>
      </w:r>
      <w:proofErr w:type="spellEnd"/>
      <w:r w:rsidRPr="001E6521">
        <w:rPr>
          <w:sz w:val="22"/>
          <w:szCs w:val="22"/>
        </w:rPr>
        <w:t>:</w:t>
      </w:r>
    </w:p>
    <w:p w14:paraId="3B1FE517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- </w:t>
      </w:r>
      <w:proofErr w:type="spellStart"/>
      <w:r w:rsidRPr="001E6521">
        <w:rPr>
          <w:sz w:val="22"/>
          <w:szCs w:val="22"/>
        </w:rPr>
        <w:t>відсторонює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працівника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порушника</w:t>
      </w:r>
      <w:proofErr w:type="spellEnd"/>
      <w:r w:rsidRPr="001E6521">
        <w:rPr>
          <w:sz w:val="22"/>
          <w:szCs w:val="22"/>
        </w:rPr>
        <w:t xml:space="preserve">) </w:t>
      </w:r>
      <w:proofErr w:type="spellStart"/>
      <w:r w:rsidRPr="001E6521">
        <w:rPr>
          <w:sz w:val="22"/>
          <w:szCs w:val="22"/>
        </w:rPr>
        <w:t>від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по </w:t>
      </w:r>
      <w:proofErr w:type="spellStart"/>
      <w:r w:rsidRPr="001E6521">
        <w:rPr>
          <w:sz w:val="22"/>
          <w:szCs w:val="22"/>
        </w:rPr>
        <w:t>даному</w:t>
      </w:r>
      <w:proofErr w:type="spellEnd"/>
      <w:r w:rsidRPr="001E6521">
        <w:rPr>
          <w:sz w:val="22"/>
          <w:szCs w:val="22"/>
        </w:rPr>
        <w:t xml:space="preserve"> Договору;</w:t>
      </w:r>
    </w:p>
    <w:p w14:paraId="51A47C12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- </w:t>
      </w:r>
      <w:proofErr w:type="spellStart"/>
      <w:r w:rsidRPr="001E6521">
        <w:rPr>
          <w:sz w:val="22"/>
          <w:szCs w:val="22"/>
        </w:rPr>
        <w:t>сплачує</w:t>
      </w:r>
      <w:proofErr w:type="spellEnd"/>
      <w:r w:rsidRPr="001E6521">
        <w:rPr>
          <w:sz w:val="22"/>
          <w:szCs w:val="22"/>
        </w:rPr>
        <w:t xml:space="preserve"> ЗАМОВНИКУ штраф в </w:t>
      </w:r>
      <w:proofErr w:type="spellStart"/>
      <w:r w:rsidRPr="001E6521">
        <w:rPr>
          <w:sz w:val="22"/>
          <w:szCs w:val="22"/>
        </w:rPr>
        <w:t>розмірі</w:t>
      </w:r>
      <w:proofErr w:type="spellEnd"/>
      <w:r w:rsidRPr="001E6521">
        <w:rPr>
          <w:sz w:val="22"/>
          <w:szCs w:val="22"/>
        </w:rPr>
        <w:t xml:space="preserve"> 5 000грн. </w:t>
      </w:r>
      <w:proofErr w:type="spellStart"/>
      <w:r w:rsidRPr="001E6521">
        <w:rPr>
          <w:sz w:val="22"/>
          <w:szCs w:val="22"/>
        </w:rPr>
        <w:t>протягом</w:t>
      </w:r>
      <w:proofErr w:type="spellEnd"/>
      <w:r w:rsidRPr="001E6521">
        <w:rPr>
          <w:sz w:val="22"/>
          <w:szCs w:val="22"/>
        </w:rPr>
        <w:t xml:space="preserve"> 5 </w:t>
      </w:r>
      <w:proofErr w:type="spellStart"/>
      <w:r w:rsidRPr="001E6521">
        <w:rPr>
          <w:sz w:val="22"/>
          <w:szCs w:val="22"/>
        </w:rPr>
        <w:t>днів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дати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складання</w:t>
      </w:r>
      <w:proofErr w:type="spellEnd"/>
      <w:r w:rsidRPr="001E6521">
        <w:rPr>
          <w:sz w:val="22"/>
          <w:szCs w:val="22"/>
        </w:rPr>
        <w:t xml:space="preserve"> Акту.</w:t>
      </w:r>
    </w:p>
    <w:p w14:paraId="2E389AC7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proofErr w:type="spellStart"/>
      <w:r w:rsidRPr="001E6521">
        <w:rPr>
          <w:sz w:val="22"/>
          <w:szCs w:val="22"/>
        </w:rPr>
        <w:t>Другий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випадок</w:t>
      </w:r>
      <w:proofErr w:type="spellEnd"/>
      <w:r w:rsidRPr="001E6521">
        <w:rPr>
          <w:sz w:val="22"/>
          <w:szCs w:val="22"/>
        </w:rPr>
        <w:t>:</w:t>
      </w:r>
    </w:p>
    <w:p w14:paraId="4C968EC5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- </w:t>
      </w:r>
      <w:proofErr w:type="spellStart"/>
      <w:r w:rsidRPr="001E6521">
        <w:rPr>
          <w:sz w:val="22"/>
          <w:szCs w:val="22"/>
        </w:rPr>
        <w:t>відсторонює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працівника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порушника</w:t>
      </w:r>
      <w:proofErr w:type="spellEnd"/>
      <w:r w:rsidRPr="001E6521">
        <w:rPr>
          <w:sz w:val="22"/>
          <w:szCs w:val="22"/>
        </w:rPr>
        <w:t xml:space="preserve">) і </w:t>
      </w:r>
      <w:proofErr w:type="spellStart"/>
      <w:r w:rsidRPr="001E6521">
        <w:rPr>
          <w:sz w:val="22"/>
          <w:szCs w:val="22"/>
        </w:rPr>
        <w:t>керівника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його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бригади</w:t>
      </w:r>
      <w:proofErr w:type="spellEnd"/>
      <w:r w:rsidRPr="001E6521">
        <w:rPr>
          <w:sz w:val="22"/>
          <w:szCs w:val="22"/>
        </w:rPr>
        <w:t xml:space="preserve"> (</w:t>
      </w:r>
      <w:proofErr w:type="spellStart"/>
      <w:r w:rsidRPr="001E6521">
        <w:rPr>
          <w:sz w:val="22"/>
          <w:szCs w:val="22"/>
        </w:rPr>
        <w:t>керівника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) </w:t>
      </w:r>
      <w:proofErr w:type="spellStart"/>
      <w:r w:rsidRPr="001E6521">
        <w:rPr>
          <w:sz w:val="22"/>
          <w:szCs w:val="22"/>
        </w:rPr>
        <w:t>від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роботи</w:t>
      </w:r>
      <w:proofErr w:type="spellEnd"/>
      <w:r w:rsidRPr="001E6521">
        <w:rPr>
          <w:sz w:val="22"/>
          <w:szCs w:val="22"/>
        </w:rPr>
        <w:t xml:space="preserve"> по </w:t>
      </w:r>
      <w:proofErr w:type="spellStart"/>
      <w:r w:rsidRPr="001E6521">
        <w:rPr>
          <w:sz w:val="22"/>
          <w:szCs w:val="22"/>
        </w:rPr>
        <w:t>даному</w:t>
      </w:r>
      <w:proofErr w:type="spellEnd"/>
      <w:r w:rsidRPr="001E6521">
        <w:rPr>
          <w:sz w:val="22"/>
          <w:szCs w:val="22"/>
        </w:rPr>
        <w:t xml:space="preserve"> Договору;</w:t>
      </w:r>
    </w:p>
    <w:p w14:paraId="46F00A89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- </w:t>
      </w:r>
      <w:proofErr w:type="spellStart"/>
      <w:r w:rsidRPr="001E6521">
        <w:rPr>
          <w:sz w:val="22"/>
          <w:szCs w:val="22"/>
        </w:rPr>
        <w:t>сплачує</w:t>
      </w:r>
      <w:proofErr w:type="spellEnd"/>
      <w:r w:rsidRPr="001E6521">
        <w:rPr>
          <w:sz w:val="22"/>
          <w:szCs w:val="22"/>
        </w:rPr>
        <w:t xml:space="preserve"> ЗАМОВНИКУ штраф в </w:t>
      </w:r>
      <w:proofErr w:type="spellStart"/>
      <w:r w:rsidRPr="001E6521">
        <w:rPr>
          <w:sz w:val="22"/>
          <w:szCs w:val="22"/>
        </w:rPr>
        <w:t>розмірі</w:t>
      </w:r>
      <w:proofErr w:type="spellEnd"/>
      <w:r w:rsidRPr="001E6521">
        <w:rPr>
          <w:sz w:val="22"/>
          <w:szCs w:val="22"/>
        </w:rPr>
        <w:t xml:space="preserve"> 20 000грн. </w:t>
      </w:r>
      <w:proofErr w:type="spellStart"/>
      <w:r w:rsidRPr="001E6521">
        <w:rPr>
          <w:sz w:val="22"/>
          <w:szCs w:val="22"/>
        </w:rPr>
        <w:t>протягом</w:t>
      </w:r>
      <w:proofErr w:type="spellEnd"/>
      <w:r w:rsidRPr="001E6521">
        <w:rPr>
          <w:sz w:val="22"/>
          <w:szCs w:val="22"/>
        </w:rPr>
        <w:t xml:space="preserve"> 5 </w:t>
      </w:r>
      <w:proofErr w:type="spellStart"/>
      <w:r w:rsidRPr="001E6521">
        <w:rPr>
          <w:sz w:val="22"/>
          <w:szCs w:val="22"/>
        </w:rPr>
        <w:t>днів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дати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складання</w:t>
      </w:r>
      <w:proofErr w:type="spellEnd"/>
      <w:r w:rsidRPr="001E6521">
        <w:rPr>
          <w:sz w:val="22"/>
          <w:szCs w:val="22"/>
        </w:rPr>
        <w:t xml:space="preserve"> Акту.</w:t>
      </w:r>
    </w:p>
    <w:p w14:paraId="01D103FD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proofErr w:type="spellStart"/>
      <w:r w:rsidRPr="001E6521">
        <w:rPr>
          <w:sz w:val="22"/>
          <w:szCs w:val="22"/>
        </w:rPr>
        <w:t>Третій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випадок</w:t>
      </w:r>
      <w:proofErr w:type="spellEnd"/>
      <w:r w:rsidRPr="001E6521">
        <w:rPr>
          <w:sz w:val="22"/>
          <w:szCs w:val="22"/>
        </w:rPr>
        <w:t>:</w:t>
      </w:r>
    </w:p>
    <w:p w14:paraId="4A92A8B2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- </w:t>
      </w:r>
      <w:proofErr w:type="spellStart"/>
      <w:r w:rsidRPr="001E6521">
        <w:rPr>
          <w:sz w:val="22"/>
          <w:szCs w:val="22"/>
        </w:rPr>
        <w:t>сплачує</w:t>
      </w:r>
      <w:proofErr w:type="spellEnd"/>
      <w:r w:rsidRPr="001E6521">
        <w:rPr>
          <w:sz w:val="22"/>
          <w:szCs w:val="22"/>
        </w:rPr>
        <w:t xml:space="preserve"> ЗАМОВНИКУ штраф в </w:t>
      </w:r>
      <w:proofErr w:type="spellStart"/>
      <w:r w:rsidRPr="001E6521">
        <w:rPr>
          <w:sz w:val="22"/>
          <w:szCs w:val="22"/>
        </w:rPr>
        <w:t>розмірі</w:t>
      </w:r>
      <w:proofErr w:type="spellEnd"/>
      <w:r w:rsidRPr="001E6521">
        <w:rPr>
          <w:sz w:val="22"/>
          <w:szCs w:val="22"/>
        </w:rPr>
        <w:t xml:space="preserve"> 50 000грн. </w:t>
      </w:r>
      <w:proofErr w:type="spellStart"/>
      <w:r w:rsidRPr="001E6521">
        <w:rPr>
          <w:sz w:val="22"/>
          <w:szCs w:val="22"/>
        </w:rPr>
        <w:t>протягом</w:t>
      </w:r>
      <w:proofErr w:type="spellEnd"/>
      <w:r w:rsidRPr="001E6521">
        <w:rPr>
          <w:sz w:val="22"/>
          <w:szCs w:val="22"/>
        </w:rPr>
        <w:t xml:space="preserve"> 5 </w:t>
      </w:r>
      <w:proofErr w:type="spellStart"/>
      <w:r w:rsidRPr="001E6521">
        <w:rPr>
          <w:sz w:val="22"/>
          <w:szCs w:val="22"/>
        </w:rPr>
        <w:t>днів</w:t>
      </w:r>
      <w:proofErr w:type="spellEnd"/>
      <w:r w:rsidRPr="001E6521">
        <w:rPr>
          <w:sz w:val="22"/>
          <w:szCs w:val="22"/>
        </w:rPr>
        <w:t xml:space="preserve"> з </w:t>
      </w:r>
      <w:proofErr w:type="spellStart"/>
      <w:r w:rsidRPr="001E6521">
        <w:rPr>
          <w:sz w:val="22"/>
          <w:szCs w:val="22"/>
        </w:rPr>
        <w:t>дати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складання</w:t>
      </w:r>
      <w:proofErr w:type="spellEnd"/>
      <w:r w:rsidRPr="001E6521">
        <w:rPr>
          <w:sz w:val="22"/>
          <w:szCs w:val="22"/>
        </w:rPr>
        <w:t xml:space="preserve"> Акту.</w:t>
      </w:r>
    </w:p>
    <w:p w14:paraId="775E9FD0" w14:textId="77777777" w:rsidR="00CF52BA" w:rsidRPr="001E6521" w:rsidRDefault="00CF52BA" w:rsidP="00CF52BA">
      <w:pPr>
        <w:spacing w:line="360" w:lineRule="auto"/>
        <w:rPr>
          <w:sz w:val="22"/>
          <w:szCs w:val="22"/>
        </w:rPr>
      </w:pPr>
      <w:r w:rsidRPr="001E6521">
        <w:rPr>
          <w:sz w:val="22"/>
          <w:szCs w:val="22"/>
        </w:rPr>
        <w:t xml:space="preserve">- </w:t>
      </w:r>
      <w:proofErr w:type="spellStart"/>
      <w:r w:rsidRPr="001E6521">
        <w:rPr>
          <w:sz w:val="22"/>
          <w:szCs w:val="22"/>
        </w:rPr>
        <w:t>зупиняє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виконання</w:t>
      </w:r>
      <w:proofErr w:type="spellEnd"/>
      <w:r w:rsidRPr="001E6521">
        <w:rPr>
          <w:sz w:val="22"/>
          <w:szCs w:val="22"/>
        </w:rPr>
        <w:t xml:space="preserve"> </w:t>
      </w:r>
      <w:proofErr w:type="spellStart"/>
      <w:r w:rsidRPr="001E6521">
        <w:rPr>
          <w:sz w:val="22"/>
          <w:szCs w:val="22"/>
        </w:rPr>
        <w:t>робіт</w:t>
      </w:r>
      <w:proofErr w:type="spellEnd"/>
      <w:r w:rsidRPr="001E6521">
        <w:rPr>
          <w:sz w:val="22"/>
          <w:szCs w:val="22"/>
        </w:rPr>
        <w:t xml:space="preserve"> за Договором.</w:t>
      </w:r>
    </w:p>
    <w:p w14:paraId="4D645A37" w14:textId="77777777" w:rsidR="00511D22" w:rsidRPr="003607CE" w:rsidRDefault="00DC4F31" w:rsidP="00FC4240">
      <w:pPr>
        <w:pStyle w:val="1"/>
        <w:tabs>
          <w:tab w:val="left" w:pos="284"/>
        </w:tabs>
        <w:spacing w:line="360" w:lineRule="auto"/>
        <w:rPr>
          <w:rStyle w:val="af0"/>
          <w:rFonts w:ascii="Times New Roman" w:hAnsi="Times New Roman"/>
          <w:b/>
          <w:sz w:val="22"/>
          <w:szCs w:val="22"/>
          <w:lang w:val="uk-UA"/>
        </w:rPr>
      </w:pPr>
      <w:r w:rsidRPr="003607CE">
        <w:rPr>
          <w:rStyle w:val="af0"/>
          <w:rFonts w:ascii="Times New Roman" w:hAnsi="Times New Roman"/>
          <w:b/>
          <w:sz w:val="22"/>
          <w:szCs w:val="22"/>
          <w:lang w:val="uk-UA"/>
        </w:rPr>
        <w:t>11</w:t>
      </w:r>
      <w:r w:rsidR="00511D22" w:rsidRPr="003607CE">
        <w:rPr>
          <w:rStyle w:val="af0"/>
          <w:rFonts w:ascii="Times New Roman" w:hAnsi="Times New Roman"/>
          <w:b/>
          <w:sz w:val="22"/>
          <w:szCs w:val="22"/>
          <w:lang w:val="uk-UA"/>
        </w:rPr>
        <w:t>. Заходи з охорони навколишнього середовища.</w:t>
      </w:r>
    </w:p>
    <w:p w14:paraId="350B70C8" w14:textId="77777777" w:rsidR="00511D22" w:rsidRPr="003607CE" w:rsidRDefault="00DC4F31" w:rsidP="00FC4240">
      <w:pPr>
        <w:pStyle w:val="Twordnormal"/>
        <w:widowControl w:val="0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  <w:r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11</w:t>
      </w:r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.1 При проведенні </w:t>
      </w:r>
      <w:r w:rsidR="00034084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робіт </w:t>
      </w:r>
      <w:r w:rsidR="0037228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по </w:t>
      </w:r>
      <w:proofErr w:type="spellStart"/>
      <w:r w:rsidR="0037228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проекту</w:t>
      </w:r>
      <w:proofErr w:type="spellEnd"/>
      <w:r w:rsidR="0037228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</w:t>
      </w:r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ПІДРЯД</w:t>
      </w:r>
      <w:r w:rsidR="00034084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Н</w:t>
      </w:r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ИКОМ повинні бути розділені та утилізовані самостійно: </w:t>
      </w:r>
      <w:r w:rsidR="00034084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будівельне </w:t>
      </w:r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сміття, </w:t>
      </w:r>
      <w:r w:rsidR="00034084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тверді </w:t>
      </w:r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побутові відходи</w:t>
      </w:r>
      <w:r w:rsidR="00034084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та інші види відходів, які можуть </w:t>
      </w:r>
      <w:proofErr w:type="spellStart"/>
      <w:r w:rsidR="00034084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утворюватись</w:t>
      </w:r>
      <w:proofErr w:type="spellEnd"/>
      <w:r w:rsidR="00034084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при виконанні вказаних робіт</w:t>
      </w:r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.</w:t>
      </w:r>
    </w:p>
    <w:p w14:paraId="25122AFB" w14:textId="77777777" w:rsidR="00511D22" w:rsidRPr="003607CE" w:rsidRDefault="00DC4F31" w:rsidP="00FC4240">
      <w:pPr>
        <w:pStyle w:val="1"/>
        <w:tabs>
          <w:tab w:val="left" w:pos="284"/>
        </w:tabs>
        <w:spacing w:line="360" w:lineRule="auto"/>
        <w:rPr>
          <w:rStyle w:val="af0"/>
          <w:rFonts w:ascii="Times New Roman" w:hAnsi="Times New Roman"/>
          <w:b/>
          <w:sz w:val="22"/>
          <w:szCs w:val="22"/>
          <w:lang w:val="uk-UA"/>
        </w:rPr>
      </w:pPr>
      <w:r w:rsidRPr="003607CE">
        <w:rPr>
          <w:rStyle w:val="af0"/>
          <w:rFonts w:ascii="Times New Roman" w:hAnsi="Times New Roman"/>
          <w:b/>
          <w:sz w:val="22"/>
          <w:szCs w:val="22"/>
          <w:lang w:val="uk-UA"/>
        </w:rPr>
        <w:t>12</w:t>
      </w:r>
      <w:r w:rsidR="00511D22" w:rsidRPr="003607CE">
        <w:rPr>
          <w:rStyle w:val="af0"/>
          <w:rFonts w:ascii="Times New Roman" w:hAnsi="Times New Roman"/>
          <w:b/>
          <w:sz w:val="22"/>
          <w:szCs w:val="22"/>
          <w:lang w:val="uk-UA"/>
        </w:rPr>
        <w:t>. Інші вимоги.</w:t>
      </w:r>
    </w:p>
    <w:p w14:paraId="367E916A" w14:textId="77777777" w:rsidR="00511D22" w:rsidRPr="00672479" w:rsidRDefault="00211B05" w:rsidP="00FC4240">
      <w:pPr>
        <w:pStyle w:val="Twordnormal"/>
        <w:widowControl w:val="0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  <w:r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1</w:t>
      </w:r>
      <w:r w:rsidR="00DC4F31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2</w:t>
      </w:r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.1 Окремі положення цього завдання можуть </w:t>
      </w:r>
      <w:proofErr w:type="spellStart"/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>уточнюватися</w:t>
      </w:r>
      <w:proofErr w:type="spellEnd"/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і доповнюватися в ході виконання робіт </w:t>
      </w:r>
      <w:r w:rsidR="00511D22" w:rsidRPr="003607CE">
        <w:rPr>
          <w:rFonts w:ascii="Times New Roman" w:hAnsi="Times New Roman"/>
          <w:i w:val="0"/>
          <w:iCs/>
          <w:sz w:val="22"/>
          <w:szCs w:val="22"/>
          <w:lang w:val="uk-UA"/>
        </w:rPr>
        <w:lastRenderedPageBreak/>
        <w:t>встановленим порядком за погодженням сторін.</w:t>
      </w:r>
    </w:p>
    <w:p w14:paraId="34CE0A41" w14:textId="77777777" w:rsidR="00694978" w:rsidRPr="00672479" w:rsidRDefault="00694978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62EBF3C5" w14:textId="77777777" w:rsidR="00141047" w:rsidRPr="00672479" w:rsidRDefault="00141047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6D98A12B" w14:textId="77777777" w:rsidR="00141047" w:rsidRPr="00672479" w:rsidRDefault="00141047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110FFD37" w14:textId="6CEBA6AA" w:rsidR="00141047" w:rsidRPr="00672479" w:rsidRDefault="00141047" w:rsidP="2256768D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b/>
          <w:bCs/>
          <w:i w:val="0"/>
          <w:sz w:val="22"/>
          <w:szCs w:val="22"/>
          <w:lang w:val="uk-UA"/>
        </w:rPr>
      </w:pPr>
    </w:p>
    <w:p w14:paraId="6B699379" w14:textId="77777777" w:rsidR="00141047" w:rsidRPr="00672479" w:rsidRDefault="00141047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</w:p>
    <w:p w14:paraId="13430AC5" w14:textId="77777777" w:rsidR="00A12CDE" w:rsidRPr="00672479" w:rsidRDefault="00CB065D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b/>
          <w:i w:val="0"/>
          <w:iCs/>
          <w:sz w:val="22"/>
          <w:szCs w:val="22"/>
          <w:lang w:val="uk-UA"/>
        </w:rPr>
      </w:pPr>
      <w:r w:rsidRPr="00672479">
        <w:rPr>
          <w:rFonts w:ascii="Times New Roman" w:hAnsi="Times New Roman"/>
          <w:b/>
          <w:i w:val="0"/>
          <w:iCs/>
          <w:sz w:val="22"/>
          <w:szCs w:val="22"/>
          <w:lang w:val="uk-UA"/>
        </w:rPr>
        <w:t>Погоджено</w:t>
      </w:r>
      <w:r w:rsidR="00A12CDE" w:rsidRPr="00672479">
        <w:rPr>
          <w:rFonts w:ascii="Times New Roman" w:hAnsi="Times New Roman"/>
          <w:b/>
          <w:i w:val="0"/>
          <w:iCs/>
          <w:sz w:val="22"/>
          <w:szCs w:val="22"/>
          <w:lang w:val="uk-UA"/>
        </w:rPr>
        <w:t>:</w:t>
      </w:r>
    </w:p>
    <w:p w14:paraId="38571EC6" w14:textId="77777777" w:rsidR="00724F28" w:rsidRPr="00672479" w:rsidRDefault="00910889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  <w:r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Заступник директора, Головний інженер </w:t>
      </w:r>
      <w:r w:rsidR="00724F28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       __________________</w:t>
      </w:r>
      <w:r w:rsidR="00724F28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ab/>
      </w:r>
      <w:r w:rsidR="00414267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О.Ю </w:t>
      </w:r>
      <w:proofErr w:type="spellStart"/>
      <w:r w:rsidR="00414267">
        <w:rPr>
          <w:rFonts w:ascii="Times New Roman" w:hAnsi="Times New Roman"/>
          <w:i w:val="0"/>
          <w:iCs/>
          <w:sz w:val="22"/>
          <w:szCs w:val="22"/>
          <w:lang w:val="uk-UA"/>
        </w:rPr>
        <w:t>Купрейчук</w:t>
      </w:r>
      <w:proofErr w:type="spellEnd"/>
    </w:p>
    <w:p w14:paraId="0A6959E7" w14:textId="77777777" w:rsidR="00724F28" w:rsidRPr="00672479" w:rsidRDefault="00724F28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  <w:r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</w:t>
      </w:r>
    </w:p>
    <w:p w14:paraId="337576AC" w14:textId="77777777" w:rsidR="00FF04DC" w:rsidRPr="00672479" w:rsidRDefault="00563FBD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  <w:r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Керівник </w:t>
      </w:r>
      <w:proofErr w:type="spellStart"/>
      <w:r>
        <w:rPr>
          <w:rFonts w:ascii="Times New Roman" w:hAnsi="Times New Roman"/>
          <w:i w:val="0"/>
          <w:iCs/>
          <w:sz w:val="22"/>
          <w:szCs w:val="22"/>
          <w:lang w:val="uk-UA"/>
        </w:rPr>
        <w:t>ГАтЕ</w:t>
      </w:r>
      <w:proofErr w:type="spellEnd"/>
      <w:r w:rsidR="00724F28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ab/>
        <w:t xml:space="preserve">           </w:t>
      </w:r>
      <w:r w:rsidR="005952A3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                         </w:t>
      </w:r>
      <w:r w:rsidR="00724F28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 __________________</w:t>
      </w:r>
      <w:r w:rsidR="00724F28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ab/>
      </w:r>
      <w:r w:rsidR="00B31CEA">
        <w:rPr>
          <w:rFonts w:ascii="Times New Roman" w:hAnsi="Times New Roman"/>
          <w:i w:val="0"/>
          <w:iCs/>
          <w:sz w:val="22"/>
          <w:szCs w:val="22"/>
          <w:lang w:val="uk-UA"/>
        </w:rPr>
        <w:t>А. М. Розквас</w:t>
      </w:r>
      <w:r w:rsidR="005952A3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</w:t>
      </w:r>
    </w:p>
    <w:p w14:paraId="3FE9F23F" w14:textId="77777777" w:rsidR="0084692D" w:rsidRPr="00672479" w:rsidRDefault="0084692D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0C29EECB" w14:textId="77777777" w:rsidR="0084692D" w:rsidRDefault="00424FA6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  <w:r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Головний </w:t>
      </w:r>
      <w:r w:rsidR="00694978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>пивовар</w:t>
      </w:r>
      <w:r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                              </w:t>
      </w:r>
      <w:r w:rsidR="0084692D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    </w:t>
      </w:r>
      <w:r w:rsidR="00D946CB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   </w:t>
      </w:r>
      <w:r w:rsidR="0084692D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  </w:t>
      </w:r>
      <w:r w:rsidR="005952A3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</w:t>
      </w:r>
      <w:r w:rsidR="0084692D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  __________________</w:t>
      </w:r>
      <w:r w:rsidR="0084692D" w:rsidRPr="00672479">
        <w:rPr>
          <w:rFonts w:ascii="Times New Roman" w:hAnsi="Times New Roman"/>
          <w:i w:val="0"/>
          <w:iCs/>
          <w:sz w:val="22"/>
          <w:szCs w:val="22"/>
          <w:lang w:val="uk-UA"/>
        </w:rPr>
        <w:tab/>
      </w:r>
      <w:r w:rsidR="00414267">
        <w:rPr>
          <w:rFonts w:ascii="Times New Roman" w:hAnsi="Times New Roman"/>
          <w:i w:val="0"/>
          <w:iCs/>
          <w:sz w:val="22"/>
          <w:szCs w:val="22"/>
          <w:lang w:val="uk-UA"/>
        </w:rPr>
        <w:t xml:space="preserve">Р.М </w:t>
      </w:r>
      <w:proofErr w:type="spellStart"/>
      <w:r w:rsidR="00414267">
        <w:rPr>
          <w:rFonts w:ascii="Times New Roman" w:hAnsi="Times New Roman"/>
          <w:i w:val="0"/>
          <w:iCs/>
          <w:sz w:val="22"/>
          <w:szCs w:val="22"/>
          <w:lang w:val="uk-UA"/>
        </w:rPr>
        <w:t>Чижук</w:t>
      </w:r>
      <w:proofErr w:type="spellEnd"/>
    </w:p>
    <w:p w14:paraId="1F72F646" w14:textId="77777777" w:rsidR="00C54C6C" w:rsidRPr="00672479" w:rsidRDefault="00C54C6C" w:rsidP="00FC4240">
      <w:pPr>
        <w:pStyle w:val="Twordnormal"/>
        <w:tabs>
          <w:tab w:val="left" w:pos="284"/>
        </w:tabs>
        <w:spacing w:line="360" w:lineRule="auto"/>
        <w:ind w:firstLine="0"/>
        <w:rPr>
          <w:rFonts w:ascii="Times New Roman" w:hAnsi="Times New Roman"/>
          <w:i w:val="0"/>
          <w:iCs/>
          <w:sz w:val="22"/>
          <w:szCs w:val="22"/>
          <w:lang w:val="uk-UA"/>
        </w:rPr>
      </w:pPr>
    </w:p>
    <w:p w14:paraId="6E2D4388" w14:textId="6231756C" w:rsidR="00246D7A" w:rsidRDefault="004F6682" w:rsidP="00B31CEA">
      <w:pPr>
        <w:rPr>
          <w:bCs/>
          <w:iCs/>
          <w:sz w:val="22"/>
          <w:szCs w:val="22"/>
          <w:lang w:val="uk-UA"/>
        </w:rPr>
      </w:pPr>
      <w:r w:rsidRPr="00B31CEA">
        <w:rPr>
          <w:bCs/>
          <w:iCs/>
          <w:sz w:val="22"/>
          <w:szCs w:val="22"/>
          <w:lang w:val="uk-UA"/>
        </w:rPr>
        <w:t>І</w:t>
      </w:r>
      <w:r w:rsidR="00A208E9" w:rsidRPr="00B31CEA">
        <w:rPr>
          <w:bCs/>
          <w:iCs/>
          <w:sz w:val="22"/>
          <w:szCs w:val="22"/>
          <w:lang w:val="uk-UA"/>
        </w:rPr>
        <w:t xml:space="preserve">нженер </w:t>
      </w:r>
      <w:r w:rsidRPr="00B31CEA">
        <w:rPr>
          <w:bCs/>
          <w:iCs/>
          <w:sz w:val="22"/>
          <w:szCs w:val="22"/>
          <w:lang w:val="uk-UA"/>
        </w:rPr>
        <w:t>з ОП</w:t>
      </w:r>
      <w:r w:rsidR="00A208E9" w:rsidRPr="00B31CEA">
        <w:rPr>
          <w:bCs/>
          <w:iCs/>
          <w:sz w:val="22"/>
          <w:szCs w:val="22"/>
          <w:lang w:val="uk-UA"/>
        </w:rPr>
        <w:tab/>
        <w:t xml:space="preserve">                           </w:t>
      </w:r>
      <w:r w:rsidR="00A208E9" w:rsidRPr="00B31CEA">
        <w:rPr>
          <w:bCs/>
          <w:iCs/>
          <w:sz w:val="22"/>
          <w:szCs w:val="22"/>
          <w:lang w:val="uk-UA"/>
        </w:rPr>
        <w:tab/>
        <w:t xml:space="preserve">           </w:t>
      </w:r>
      <w:r w:rsidRPr="00B31CEA">
        <w:rPr>
          <w:bCs/>
          <w:iCs/>
          <w:sz w:val="22"/>
          <w:szCs w:val="22"/>
          <w:lang w:val="uk-UA"/>
        </w:rPr>
        <w:t xml:space="preserve">  __________________</w:t>
      </w:r>
      <w:r w:rsidRPr="00B31CEA">
        <w:rPr>
          <w:bCs/>
          <w:iCs/>
          <w:sz w:val="22"/>
          <w:szCs w:val="22"/>
          <w:lang w:val="uk-UA"/>
        </w:rPr>
        <w:tab/>
      </w:r>
      <w:r w:rsidR="00423821">
        <w:rPr>
          <w:sz w:val="22"/>
          <w:szCs w:val="22"/>
          <w:lang w:val="uk-UA"/>
        </w:rPr>
        <w:t>Ю.</w:t>
      </w:r>
      <w:r w:rsidR="00423821" w:rsidRPr="1960612F">
        <w:rPr>
          <w:sz w:val="22"/>
          <w:szCs w:val="22"/>
          <w:lang w:val="uk-UA"/>
        </w:rPr>
        <w:t xml:space="preserve"> Яковенко</w:t>
      </w:r>
      <w:r w:rsidR="00A208E9" w:rsidRPr="00672479">
        <w:rPr>
          <w:i/>
          <w:iCs/>
          <w:sz w:val="22"/>
          <w:szCs w:val="22"/>
          <w:lang w:val="uk-UA"/>
        </w:rPr>
        <w:t xml:space="preserve"> </w:t>
      </w:r>
    </w:p>
    <w:p w14:paraId="08CE6F91" w14:textId="77777777" w:rsidR="00246D7A" w:rsidRPr="00246D7A" w:rsidRDefault="00246D7A" w:rsidP="00246D7A">
      <w:pPr>
        <w:rPr>
          <w:sz w:val="22"/>
          <w:szCs w:val="22"/>
          <w:lang w:val="uk-UA"/>
        </w:rPr>
      </w:pPr>
    </w:p>
    <w:p w14:paraId="61CDCEAD" w14:textId="5D3B3D95" w:rsidR="00246D7A" w:rsidRPr="00246D7A" w:rsidRDefault="00246D7A" w:rsidP="00246D7A">
      <w:pPr>
        <w:rPr>
          <w:sz w:val="22"/>
          <w:szCs w:val="22"/>
          <w:lang w:val="uk-UA"/>
        </w:rPr>
      </w:pPr>
    </w:p>
    <w:p w14:paraId="789EB20A" w14:textId="1A4A6B3C" w:rsidR="00F50ACB" w:rsidRDefault="00644AC9" w:rsidP="6DAFCEEB">
      <w:pPr>
        <w:tabs>
          <w:tab w:val="left" w:pos="3945"/>
        </w:tabs>
        <w:rPr>
          <w:b/>
          <w:bCs/>
          <w:lang w:val="uk-UA"/>
        </w:rPr>
      </w:pPr>
      <w:r w:rsidRPr="6DAFCEEB">
        <w:rPr>
          <w:lang w:val="uk-UA"/>
        </w:rPr>
        <w:t xml:space="preserve">                            </w:t>
      </w:r>
      <w:r w:rsidR="009257A0" w:rsidRPr="6DAFCEEB">
        <w:rPr>
          <w:b/>
          <w:bCs/>
          <w:lang w:val="uk-UA"/>
        </w:rPr>
        <w:t xml:space="preserve"> </w:t>
      </w:r>
    </w:p>
    <w:p w14:paraId="247D22B3" w14:textId="37604CDC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4283757C" w14:textId="69D6447E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36C3FD6D" w14:textId="64734653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40E24DC8" w14:textId="0BCEE4A2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01055028" w14:textId="6B2ACB58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2699EAA8" w14:textId="43D9EAC8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6A39D0CB" w14:textId="27166B3D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77EF82D5" w14:textId="12B73002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1F87914D" w14:textId="0A7C8B18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4BA27F92" w14:textId="04900937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708C2DC5" w14:textId="7C1C4EBE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2E055C46" w14:textId="52E48E6A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03ED13B5" w14:textId="6A56132E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07CDDEA8" w14:textId="7E3C6479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07C28EBC" w14:textId="0B3E33A8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424BBE83" w14:textId="09C2BAE0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2E675697" w14:textId="3CEF54BB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058651FC" w14:textId="0AD60997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6C5011EB" w14:textId="28CD79D7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70289873" w14:textId="643C2E40" w:rsidR="00F50ACB" w:rsidRDefault="00F50ACB" w:rsidP="6DAFCEEB">
      <w:pPr>
        <w:tabs>
          <w:tab w:val="left" w:pos="3945"/>
        </w:tabs>
        <w:rPr>
          <w:b/>
          <w:bCs/>
          <w:lang w:val="uk-UA"/>
        </w:rPr>
      </w:pPr>
    </w:p>
    <w:p w14:paraId="17FB170F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079B6CE4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3AF0FE5B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14925EA6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62964F1B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4427E3C5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158BF094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7084BA31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0F515969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2A7B2E71" w14:textId="77777777" w:rsidR="00E7506E" w:rsidRPr="00BE62C9" w:rsidRDefault="00E7506E" w:rsidP="6DAFCEEB">
      <w:pPr>
        <w:tabs>
          <w:tab w:val="left" w:pos="3945"/>
        </w:tabs>
        <w:jc w:val="center"/>
        <w:rPr>
          <w:b/>
          <w:bCs/>
        </w:rPr>
      </w:pPr>
    </w:p>
    <w:p w14:paraId="57BDF5DE" w14:textId="3EDFCAFD" w:rsidR="00F50ACB" w:rsidRDefault="14BA70BA" w:rsidP="6DAFCEEB">
      <w:pPr>
        <w:tabs>
          <w:tab w:val="left" w:pos="3945"/>
        </w:tabs>
        <w:jc w:val="center"/>
        <w:rPr>
          <w:b/>
          <w:bCs/>
          <w:lang w:val="uk-UA"/>
        </w:rPr>
      </w:pPr>
      <w:r w:rsidRPr="789DFDB3">
        <w:rPr>
          <w:b/>
          <w:bCs/>
          <w:lang w:val="uk-UA"/>
        </w:rPr>
        <w:lastRenderedPageBreak/>
        <w:t>Схема</w:t>
      </w:r>
      <w:r w:rsidR="51359FB9" w:rsidRPr="789DFDB3">
        <w:rPr>
          <w:b/>
          <w:bCs/>
          <w:lang w:val="uk-UA"/>
        </w:rPr>
        <w:t xml:space="preserve"> №1</w:t>
      </w:r>
      <w:r w:rsidR="221E5FA0" w:rsidRPr="789DFDB3">
        <w:rPr>
          <w:b/>
          <w:bCs/>
          <w:lang w:val="uk-UA"/>
        </w:rPr>
        <w:t xml:space="preserve">  </w:t>
      </w:r>
      <w:r w:rsidR="516B4334" w:rsidRPr="789DFDB3">
        <w:rPr>
          <w:b/>
          <w:bCs/>
          <w:lang w:val="uk-UA"/>
        </w:rPr>
        <w:t>Принципова схема задачі хмелю</w:t>
      </w:r>
      <w:r w:rsidR="2773C561" w:rsidRPr="789DFDB3">
        <w:rPr>
          <w:b/>
          <w:bCs/>
          <w:lang w:val="uk-UA"/>
        </w:rPr>
        <w:t xml:space="preserve"> в СВК</w:t>
      </w:r>
    </w:p>
    <w:p w14:paraId="54CD245A" w14:textId="09639BFA" w:rsidR="00A25617" w:rsidRDefault="2A9E82B9" w:rsidP="789DFDB3">
      <w:r>
        <w:rPr>
          <w:noProof/>
        </w:rPr>
        <w:drawing>
          <wp:inline distT="0" distB="0" distL="0" distR="0" wp14:anchorId="50DECFFE" wp14:editId="129D4650">
            <wp:extent cx="6305550" cy="3971925"/>
            <wp:effectExtent l="0" t="0" r="0" b="0"/>
            <wp:docPr id="57506236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062368" name="Picture 57506236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7AA69" w14:textId="77777777" w:rsidR="00870214" w:rsidRDefault="00870214" w:rsidP="00870214">
      <w:pPr>
        <w:tabs>
          <w:tab w:val="left" w:pos="3945"/>
        </w:tabs>
        <w:rPr>
          <w:lang w:val="uk-UA"/>
        </w:rPr>
      </w:pPr>
    </w:p>
    <w:p w14:paraId="54CBE7BA" w14:textId="77777777" w:rsidR="005E69DC" w:rsidRDefault="00870214" w:rsidP="005E69DC">
      <w:pPr>
        <w:rPr>
          <w:b/>
          <w:bCs/>
          <w:lang w:val="uk-UA"/>
        </w:rPr>
      </w:pPr>
      <w:r>
        <w:rPr>
          <w:b/>
          <w:bCs/>
          <w:lang w:val="uk-UA"/>
        </w:rPr>
        <w:t xml:space="preserve">                                       </w:t>
      </w:r>
      <w:r w:rsidR="005E69DC">
        <w:rPr>
          <w:b/>
          <w:bCs/>
          <w:lang w:val="uk-UA"/>
        </w:rPr>
        <w:t>Додаток №1  Параметри екстракторного бачка</w:t>
      </w:r>
    </w:p>
    <w:p w14:paraId="39B6B1D1" w14:textId="77777777" w:rsidR="00FD1090" w:rsidRDefault="00870214" w:rsidP="00870214">
      <w:pPr>
        <w:tabs>
          <w:tab w:val="left" w:pos="5595"/>
        </w:tabs>
        <w:rPr>
          <w:b/>
          <w:bCs/>
          <w:lang w:val="uk-UA"/>
        </w:rPr>
      </w:pPr>
      <w:r>
        <w:rPr>
          <w:b/>
          <w:bCs/>
          <w:lang w:val="uk-UA"/>
        </w:rPr>
        <w:t xml:space="preserve">    </w:t>
      </w:r>
    </w:p>
    <w:tbl>
      <w:tblPr>
        <w:tblW w:w="7464" w:type="dxa"/>
        <w:tblInd w:w="441" w:type="dxa"/>
        <w:tblLook w:val="04A0" w:firstRow="1" w:lastRow="0" w:firstColumn="1" w:lastColumn="0" w:noHBand="0" w:noVBand="1"/>
      </w:tblPr>
      <w:tblGrid>
        <w:gridCol w:w="6821"/>
        <w:gridCol w:w="1365"/>
      </w:tblGrid>
      <w:tr w:rsidR="00FD1090" w:rsidRPr="002535D5" w14:paraId="4044C1C4" w14:textId="77777777" w:rsidTr="789DFDB3">
        <w:trPr>
          <w:trHeight w:val="300"/>
        </w:trPr>
        <w:tc>
          <w:tcPr>
            <w:tcW w:w="6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2D39C90" w14:textId="77777777" w:rsidR="00FD1090" w:rsidRPr="002535D5" w:rsidRDefault="00FD1090" w:rsidP="0010203E">
            <w:pPr>
              <w:rPr>
                <w:rFonts w:ascii="Calibri" w:hAnsi="Calibri" w:cs="Calibri"/>
                <w:b/>
                <w:color w:val="000000"/>
                <w:sz w:val="28"/>
                <w:szCs w:val="28"/>
                <w:lang w:val="uk-UA" w:eastAsia="uk-UA"/>
              </w:rPr>
            </w:pPr>
            <w:r>
              <w:rPr>
                <w:rFonts w:ascii="Calibri" w:hAnsi="Calibri" w:cs="Calibri"/>
                <w:b/>
                <w:color w:val="000000"/>
                <w:sz w:val="28"/>
                <w:szCs w:val="28"/>
                <w:lang w:val="uk-UA"/>
              </w:rPr>
              <w:t>Параметр</w:t>
            </w:r>
          </w:p>
        </w:tc>
        <w:tc>
          <w:tcPr>
            <w:tcW w:w="6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1059AF1" w14:textId="77777777" w:rsidR="00FD1090" w:rsidRPr="002535D5" w:rsidRDefault="00FD1090" w:rsidP="0010203E">
            <w:pPr>
              <w:rPr>
                <w:rFonts w:ascii="Calibri" w:hAnsi="Calibri" w:cs="Calibri"/>
                <w:b/>
                <w:color w:val="000000"/>
                <w:sz w:val="28"/>
                <w:szCs w:val="28"/>
                <w:lang w:val="uk-UA"/>
              </w:rPr>
            </w:pPr>
            <w:r>
              <w:rPr>
                <w:rFonts w:ascii="Calibri" w:hAnsi="Calibri" w:cs="Calibri"/>
                <w:b/>
                <w:color w:val="000000"/>
                <w:sz w:val="28"/>
                <w:szCs w:val="28"/>
                <w:lang w:val="uk-UA"/>
              </w:rPr>
              <w:t>Значення</w:t>
            </w:r>
          </w:p>
        </w:tc>
      </w:tr>
      <w:tr w:rsidR="00FD1090" w:rsidRPr="002535D5" w14:paraId="243B251A" w14:textId="77777777" w:rsidTr="789DFDB3">
        <w:trPr>
          <w:trHeight w:val="600"/>
        </w:trPr>
        <w:tc>
          <w:tcPr>
            <w:tcW w:w="6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89B6C3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  <w:t>Об’єм екстракторного бачка</w:t>
            </w:r>
          </w:p>
        </w:tc>
        <w:tc>
          <w:tcPr>
            <w:tcW w:w="6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996528" w14:textId="77777777" w:rsidR="00FD1090" w:rsidRPr="00FD1090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  <w:t>170л</w:t>
            </w:r>
          </w:p>
        </w:tc>
      </w:tr>
      <w:tr w:rsidR="00FD1090" w:rsidRPr="002535D5" w14:paraId="334A7836" w14:textId="77777777" w:rsidTr="789DFDB3">
        <w:trPr>
          <w:trHeight w:val="600"/>
        </w:trPr>
        <w:tc>
          <w:tcPr>
            <w:tcW w:w="6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153D45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  <w:t xml:space="preserve">Робочий тиск </w:t>
            </w:r>
          </w:p>
        </w:tc>
        <w:tc>
          <w:tcPr>
            <w:tcW w:w="6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4CA0C47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  <w:t>0,5бар</w:t>
            </w:r>
          </w:p>
        </w:tc>
      </w:tr>
      <w:tr w:rsidR="00FD1090" w:rsidRPr="002535D5" w14:paraId="1080E15A" w14:textId="77777777" w:rsidTr="789DFDB3">
        <w:trPr>
          <w:trHeight w:val="336"/>
        </w:trPr>
        <w:tc>
          <w:tcPr>
            <w:tcW w:w="6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563A11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  <w:t xml:space="preserve">Робоча температура </w:t>
            </w:r>
          </w:p>
        </w:tc>
        <w:tc>
          <w:tcPr>
            <w:tcW w:w="6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924F15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  <w:t>120°С</w:t>
            </w:r>
          </w:p>
        </w:tc>
      </w:tr>
      <w:tr w:rsidR="00FD1090" w:rsidRPr="002535D5" w14:paraId="7E1535BD" w14:textId="77777777" w:rsidTr="789DFDB3">
        <w:trPr>
          <w:trHeight w:val="315"/>
        </w:trPr>
        <w:tc>
          <w:tcPr>
            <w:tcW w:w="6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3401265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lang w:val="uk-UA"/>
              </w:rPr>
            </w:pPr>
            <w:r>
              <w:rPr>
                <w:rFonts w:ascii="Calibri" w:hAnsi="Calibri" w:cs="Calibri"/>
                <w:color w:val="000000"/>
                <w:lang w:val="uk-UA"/>
              </w:rPr>
              <w:t xml:space="preserve">Пробний тиск </w:t>
            </w:r>
          </w:p>
        </w:tc>
        <w:tc>
          <w:tcPr>
            <w:tcW w:w="6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8A70E5" w14:textId="77777777" w:rsidR="00FD1090" w:rsidRPr="00FD1090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  <w:t>1,5бар</w:t>
            </w:r>
          </w:p>
        </w:tc>
      </w:tr>
      <w:tr w:rsidR="00FD1090" w:rsidRPr="002535D5" w14:paraId="0456E3BE" w14:textId="77777777" w:rsidTr="789DFDB3">
        <w:trPr>
          <w:trHeight w:val="395"/>
        </w:trPr>
        <w:tc>
          <w:tcPr>
            <w:tcW w:w="6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E6D4EA" w14:textId="77777777" w:rsidR="00FD1090" w:rsidRPr="002535D5" w:rsidRDefault="005E69DC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  <w:t xml:space="preserve">Матеріал </w:t>
            </w:r>
          </w:p>
        </w:tc>
        <w:tc>
          <w:tcPr>
            <w:tcW w:w="6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B8B884" w14:textId="77777777" w:rsidR="00FD1090" w:rsidRPr="002535D5" w:rsidRDefault="005E69DC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AiSi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304</w:t>
            </w:r>
          </w:p>
        </w:tc>
      </w:tr>
      <w:tr w:rsidR="00FD1090" w:rsidRPr="002535D5" w14:paraId="7196D064" w14:textId="77777777" w:rsidTr="789DFDB3">
        <w:trPr>
          <w:trHeight w:val="300"/>
        </w:trPr>
        <w:tc>
          <w:tcPr>
            <w:tcW w:w="6821" w:type="dxa"/>
            <w:tcBorders>
              <w:top w:val="single" w:sz="4" w:space="0" w:color="auto"/>
            </w:tcBorders>
            <w:vAlign w:val="bottom"/>
          </w:tcPr>
          <w:p w14:paraId="34FF1C98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</w:p>
        </w:tc>
        <w:tc>
          <w:tcPr>
            <w:tcW w:w="643" w:type="dxa"/>
            <w:tcBorders>
              <w:top w:val="single" w:sz="4" w:space="0" w:color="auto"/>
            </w:tcBorders>
            <w:vAlign w:val="bottom"/>
          </w:tcPr>
          <w:p w14:paraId="6D072C0D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FD1090" w:rsidRPr="002535D5" w14:paraId="48A21919" w14:textId="77777777" w:rsidTr="789DFDB3">
        <w:trPr>
          <w:trHeight w:val="300"/>
        </w:trPr>
        <w:tc>
          <w:tcPr>
            <w:tcW w:w="6821" w:type="dxa"/>
            <w:tcBorders>
              <w:top w:val="nil"/>
            </w:tcBorders>
            <w:vAlign w:val="bottom"/>
          </w:tcPr>
          <w:p w14:paraId="6BD18F9B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</w:p>
        </w:tc>
        <w:tc>
          <w:tcPr>
            <w:tcW w:w="643" w:type="dxa"/>
            <w:tcBorders>
              <w:top w:val="nil"/>
            </w:tcBorders>
            <w:vAlign w:val="bottom"/>
          </w:tcPr>
          <w:p w14:paraId="238601FE" w14:textId="77777777" w:rsidR="00FD1090" w:rsidRPr="008C13BF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FD1090" w:rsidRPr="002535D5" w14:paraId="0F3CABC7" w14:textId="77777777" w:rsidTr="789DFDB3">
        <w:trPr>
          <w:trHeight w:val="300"/>
        </w:trPr>
        <w:tc>
          <w:tcPr>
            <w:tcW w:w="6821" w:type="dxa"/>
            <w:tcBorders>
              <w:top w:val="nil"/>
            </w:tcBorders>
            <w:vAlign w:val="bottom"/>
          </w:tcPr>
          <w:p w14:paraId="5B08B5D1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</w:p>
        </w:tc>
        <w:tc>
          <w:tcPr>
            <w:tcW w:w="643" w:type="dxa"/>
            <w:tcBorders>
              <w:top w:val="nil"/>
            </w:tcBorders>
            <w:vAlign w:val="bottom"/>
          </w:tcPr>
          <w:p w14:paraId="16DEB4AB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FD1090" w:rsidRPr="002535D5" w14:paraId="0AD9C6F4" w14:textId="77777777" w:rsidTr="789DFDB3">
        <w:trPr>
          <w:trHeight w:val="300"/>
        </w:trPr>
        <w:tc>
          <w:tcPr>
            <w:tcW w:w="6821" w:type="dxa"/>
            <w:tcBorders>
              <w:top w:val="nil"/>
            </w:tcBorders>
            <w:vAlign w:val="bottom"/>
          </w:tcPr>
          <w:p w14:paraId="4B1F511A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</w:p>
        </w:tc>
        <w:tc>
          <w:tcPr>
            <w:tcW w:w="643" w:type="dxa"/>
            <w:tcBorders>
              <w:top w:val="nil"/>
            </w:tcBorders>
            <w:vAlign w:val="bottom"/>
          </w:tcPr>
          <w:p w14:paraId="65F9C3DC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</w:p>
        </w:tc>
      </w:tr>
      <w:tr w:rsidR="00FD1090" w:rsidRPr="002535D5" w14:paraId="5023141B" w14:textId="77777777" w:rsidTr="789DFDB3">
        <w:trPr>
          <w:trHeight w:val="300"/>
        </w:trPr>
        <w:tc>
          <w:tcPr>
            <w:tcW w:w="6821" w:type="dxa"/>
            <w:tcBorders>
              <w:top w:val="nil"/>
            </w:tcBorders>
            <w:vAlign w:val="bottom"/>
          </w:tcPr>
          <w:p w14:paraId="664355AD" w14:textId="041B7984" w:rsidR="00644AC9" w:rsidRDefault="00644AC9" w:rsidP="00644AC9">
            <w:pPr>
              <w:rPr>
                <w:b/>
                <w:bCs/>
                <w:lang w:val="uk-UA"/>
              </w:rPr>
            </w:pPr>
          </w:p>
          <w:p w14:paraId="1A965116" w14:textId="77777777" w:rsidR="00644AC9" w:rsidRDefault="00644AC9" w:rsidP="00644AC9">
            <w:pPr>
              <w:rPr>
                <w:b/>
                <w:bCs/>
                <w:lang w:val="uk-UA"/>
              </w:rPr>
            </w:pPr>
          </w:p>
          <w:p w14:paraId="7DF4E37C" w14:textId="77777777" w:rsidR="00644AC9" w:rsidRDefault="00644AC9" w:rsidP="00644AC9">
            <w:pPr>
              <w:rPr>
                <w:b/>
                <w:bCs/>
                <w:lang w:val="uk-UA"/>
              </w:rPr>
            </w:pPr>
          </w:p>
          <w:p w14:paraId="44FB30F8" w14:textId="77777777" w:rsidR="00644AC9" w:rsidRDefault="00644AC9" w:rsidP="00644AC9">
            <w:pPr>
              <w:rPr>
                <w:b/>
                <w:bCs/>
                <w:lang w:val="uk-UA"/>
              </w:rPr>
            </w:pPr>
          </w:p>
          <w:p w14:paraId="1DA6542E" w14:textId="77777777" w:rsidR="00644AC9" w:rsidRDefault="00644AC9" w:rsidP="00644AC9">
            <w:pPr>
              <w:rPr>
                <w:b/>
                <w:bCs/>
                <w:lang w:val="uk-UA"/>
              </w:rPr>
            </w:pPr>
          </w:p>
          <w:p w14:paraId="3041E394" w14:textId="77777777" w:rsidR="00644AC9" w:rsidRDefault="00644AC9" w:rsidP="00644AC9">
            <w:pPr>
              <w:rPr>
                <w:b/>
                <w:bCs/>
                <w:lang w:val="uk-UA"/>
              </w:rPr>
            </w:pPr>
          </w:p>
          <w:p w14:paraId="722B00AE" w14:textId="77777777" w:rsidR="00644AC9" w:rsidRDefault="00644AC9" w:rsidP="00644AC9">
            <w:pPr>
              <w:rPr>
                <w:b/>
                <w:bCs/>
                <w:lang w:val="uk-UA"/>
              </w:rPr>
            </w:pPr>
          </w:p>
          <w:p w14:paraId="42C6D796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</w:p>
        </w:tc>
        <w:tc>
          <w:tcPr>
            <w:tcW w:w="643" w:type="dxa"/>
            <w:tcBorders>
              <w:top w:val="nil"/>
            </w:tcBorders>
            <w:vAlign w:val="bottom"/>
          </w:tcPr>
          <w:p w14:paraId="6E1831B3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</w:p>
        </w:tc>
      </w:tr>
      <w:tr w:rsidR="00FD1090" w:rsidRPr="002535D5" w14:paraId="54E11D2A" w14:textId="77777777" w:rsidTr="789DFDB3">
        <w:trPr>
          <w:trHeight w:val="300"/>
        </w:trPr>
        <w:tc>
          <w:tcPr>
            <w:tcW w:w="6821" w:type="dxa"/>
            <w:tcBorders>
              <w:top w:val="nil"/>
            </w:tcBorders>
            <w:vAlign w:val="bottom"/>
          </w:tcPr>
          <w:p w14:paraId="31126E5D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</w:p>
        </w:tc>
        <w:tc>
          <w:tcPr>
            <w:tcW w:w="643" w:type="dxa"/>
            <w:tcBorders>
              <w:top w:val="nil"/>
            </w:tcBorders>
            <w:vAlign w:val="bottom"/>
          </w:tcPr>
          <w:p w14:paraId="2DE403A5" w14:textId="77777777" w:rsidR="00FD1090" w:rsidRPr="002535D5" w:rsidRDefault="00FD1090" w:rsidP="0010203E">
            <w:pPr>
              <w:rPr>
                <w:rFonts w:ascii="Calibri" w:hAnsi="Calibri" w:cs="Calibri"/>
                <w:color w:val="000000"/>
                <w:sz w:val="22"/>
                <w:szCs w:val="22"/>
                <w:lang w:val="uk-UA"/>
              </w:rPr>
            </w:pPr>
          </w:p>
        </w:tc>
      </w:tr>
    </w:tbl>
    <w:p w14:paraId="7D8BEBF0" w14:textId="77777777" w:rsidR="00E7506E" w:rsidRDefault="00E7506E" w:rsidP="2A70F35D">
      <w:pPr>
        <w:tabs>
          <w:tab w:val="left" w:pos="5595"/>
        </w:tabs>
        <w:jc w:val="center"/>
        <w:rPr>
          <w:b/>
          <w:bCs/>
          <w:color w:val="000000" w:themeColor="text1"/>
          <w:lang w:val="en-US"/>
        </w:rPr>
      </w:pPr>
    </w:p>
    <w:p w14:paraId="73EFF740" w14:textId="77777777" w:rsidR="00E7506E" w:rsidRDefault="00E7506E" w:rsidP="2A70F35D">
      <w:pPr>
        <w:tabs>
          <w:tab w:val="left" w:pos="5595"/>
        </w:tabs>
        <w:jc w:val="center"/>
        <w:rPr>
          <w:b/>
          <w:bCs/>
          <w:color w:val="000000" w:themeColor="text1"/>
          <w:lang w:val="en-US"/>
        </w:rPr>
      </w:pPr>
    </w:p>
    <w:p w14:paraId="7075FC8A" w14:textId="7BE74FDE" w:rsidR="00FD1090" w:rsidRDefault="4B6E83B2" w:rsidP="2A70F35D">
      <w:pPr>
        <w:tabs>
          <w:tab w:val="left" w:pos="5595"/>
        </w:tabs>
        <w:jc w:val="center"/>
        <w:rPr>
          <w:b/>
          <w:bCs/>
          <w:color w:val="000000" w:themeColor="text1"/>
          <w:lang w:val="uk-UA"/>
        </w:rPr>
      </w:pPr>
      <w:r w:rsidRPr="2A70F35D">
        <w:rPr>
          <w:b/>
          <w:bCs/>
          <w:color w:val="000000" w:themeColor="text1"/>
          <w:lang w:val="uk-UA"/>
        </w:rPr>
        <w:lastRenderedPageBreak/>
        <w:t xml:space="preserve">Додаток </w:t>
      </w:r>
      <w:r w:rsidR="640B1F87" w:rsidRPr="2A70F35D">
        <w:rPr>
          <w:b/>
          <w:bCs/>
          <w:color w:val="000000" w:themeColor="text1"/>
          <w:lang w:val="uk-UA"/>
        </w:rPr>
        <w:t>2</w:t>
      </w:r>
    </w:p>
    <w:p w14:paraId="1AE9A4C1" w14:textId="0E765CDC" w:rsidR="00FD1090" w:rsidRDefault="4B6E83B2" w:rsidP="3CD23F46">
      <w:pPr>
        <w:ind w:firstLine="425"/>
        <w:jc w:val="center"/>
        <w:rPr>
          <w:rFonts w:ascii="Calibri" w:eastAsia="Calibri" w:hAnsi="Calibri" w:cs="Calibri"/>
          <w:color w:val="000000" w:themeColor="text1"/>
          <w:lang w:val="uk-UA"/>
        </w:rPr>
      </w:pPr>
      <w:r w:rsidRPr="3CD23F46">
        <w:rPr>
          <w:rFonts w:ascii="Calibri" w:eastAsia="Calibri" w:hAnsi="Calibri" w:cs="Calibri"/>
          <w:b/>
          <w:bCs/>
          <w:color w:val="000000" w:themeColor="text1"/>
          <w:lang w:val="uk-UA"/>
        </w:rPr>
        <w:t>Перелік обладнання та необхідна кількість аналогових та дискретних входів/виходів</w:t>
      </w:r>
    </w:p>
    <w:tbl>
      <w:tblPr>
        <w:tblW w:w="8130" w:type="dxa"/>
        <w:jc w:val="center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6A0" w:firstRow="1" w:lastRow="0" w:firstColumn="1" w:lastColumn="0" w:noHBand="1" w:noVBand="1"/>
      </w:tblPr>
      <w:tblGrid>
        <w:gridCol w:w="3868"/>
        <w:gridCol w:w="662"/>
        <w:gridCol w:w="1200"/>
        <w:gridCol w:w="1200"/>
        <w:gridCol w:w="1200"/>
      </w:tblGrid>
      <w:tr w:rsidR="3CD23F46" w14:paraId="78254A2F" w14:textId="77777777" w:rsidTr="68806763">
        <w:trPr>
          <w:trHeight w:val="285"/>
          <w:jc w:val="center"/>
        </w:trPr>
        <w:tc>
          <w:tcPr>
            <w:tcW w:w="3868" w:type="dxa"/>
            <w:shd w:val="clear" w:color="auto" w:fill="FFE599" w:themeFill="accent4" w:themeFillTint="66"/>
            <w:tcMar>
              <w:top w:w="15" w:type="dxa"/>
              <w:left w:w="15" w:type="dxa"/>
              <w:right w:w="15" w:type="dxa"/>
            </w:tcMar>
            <w:vAlign w:val="bottom"/>
          </w:tcPr>
          <w:p w14:paraId="7995E461" w14:textId="77739F60" w:rsidR="3CD23F46" w:rsidRDefault="3CD23F46" w:rsidP="3CD23F46">
            <w:pPr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3CD23F4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Обладнання</w:t>
            </w:r>
          </w:p>
        </w:tc>
        <w:tc>
          <w:tcPr>
            <w:tcW w:w="662" w:type="dxa"/>
            <w:shd w:val="clear" w:color="auto" w:fill="FFE599" w:themeFill="accent4" w:themeFillTint="66"/>
            <w:tcMar>
              <w:top w:w="15" w:type="dxa"/>
              <w:left w:w="15" w:type="dxa"/>
              <w:right w:w="15" w:type="dxa"/>
            </w:tcMar>
            <w:vAlign w:val="bottom"/>
          </w:tcPr>
          <w:p w14:paraId="28B6BE40" w14:textId="42D3AB1D" w:rsidR="3CD23F46" w:rsidRDefault="3CD23F46" w:rsidP="3CD23F46">
            <w:pPr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3CD23F4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к-сть</w:t>
            </w:r>
          </w:p>
        </w:tc>
        <w:tc>
          <w:tcPr>
            <w:tcW w:w="1200" w:type="dxa"/>
            <w:shd w:val="clear" w:color="auto" w:fill="FFE599" w:themeFill="accent4" w:themeFillTint="66"/>
            <w:tcMar>
              <w:top w:w="15" w:type="dxa"/>
              <w:left w:w="15" w:type="dxa"/>
              <w:right w:w="15" w:type="dxa"/>
            </w:tcMar>
            <w:vAlign w:val="bottom"/>
          </w:tcPr>
          <w:p w14:paraId="2F0999BE" w14:textId="6D3FBA48" w:rsidR="3CD23F46" w:rsidRDefault="3CD23F46" w:rsidP="3CD23F46">
            <w:pPr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3CD23F4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DI</w:t>
            </w:r>
          </w:p>
        </w:tc>
        <w:tc>
          <w:tcPr>
            <w:tcW w:w="1200" w:type="dxa"/>
            <w:shd w:val="clear" w:color="auto" w:fill="FFE599" w:themeFill="accent4" w:themeFillTint="66"/>
            <w:tcMar>
              <w:top w:w="15" w:type="dxa"/>
              <w:left w:w="15" w:type="dxa"/>
              <w:right w:w="15" w:type="dxa"/>
            </w:tcMar>
            <w:vAlign w:val="bottom"/>
          </w:tcPr>
          <w:p w14:paraId="731FC4D5" w14:textId="580F36EB" w:rsidR="3CD23F46" w:rsidRDefault="3CD23F46" w:rsidP="3CD23F46">
            <w:pPr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3CD23F4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DO</w:t>
            </w:r>
          </w:p>
        </w:tc>
        <w:tc>
          <w:tcPr>
            <w:tcW w:w="1200" w:type="dxa"/>
            <w:shd w:val="clear" w:color="auto" w:fill="FFE599" w:themeFill="accent4" w:themeFillTint="66"/>
            <w:tcMar>
              <w:top w:w="15" w:type="dxa"/>
              <w:left w:w="15" w:type="dxa"/>
              <w:right w:w="15" w:type="dxa"/>
            </w:tcMar>
            <w:vAlign w:val="bottom"/>
          </w:tcPr>
          <w:p w14:paraId="6F3B565E" w14:textId="62053527" w:rsidR="7D32B2AD" w:rsidRDefault="7D32B2AD" w:rsidP="0B9079F6">
            <w:pPr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0B9079F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PO</w:t>
            </w:r>
          </w:p>
        </w:tc>
      </w:tr>
      <w:tr w:rsidR="3CD23F46" w14:paraId="37C4091B" w14:textId="77777777" w:rsidTr="68806763">
        <w:trPr>
          <w:trHeight w:val="285"/>
          <w:jc w:val="center"/>
        </w:trPr>
        <w:tc>
          <w:tcPr>
            <w:tcW w:w="3868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5C372B3D" w14:textId="5D136216" w:rsidR="3CD23F46" w:rsidRDefault="19A53B9B" w:rsidP="5026F307">
            <w:pPr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5026F307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Пневматич</w:t>
            </w:r>
            <w:r w:rsidR="1EAA11F4" w:rsidRPr="5026F307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ний</w:t>
            </w:r>
            <w:r w:rsidR="3CD23F46" w:rsidRPr="5026F307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 автоматичний</w:t>
            </w:r>
            <w:r w:rsidR="37DF88EA" w:rsidRPr="5026F307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 клапан</w:t>
            </w:r>
          </w:p>
        </w:tc>
        <w:tc>
          <w:tcPr>
            <w:tcW w:w="662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7D058A51" w14:textId="02D012CE" w:rsidR="3CD23F46" w:rsidRDefault="4AF1F07B" w:rsidP="7EA38C4A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7EA38C4A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7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18305C82" w14:textId="689F4FF1" w:rsidR="3CD23F46" w:rsidRDefault="4AF1F07B" w:rsidP="7EA38C4A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7EA38C4A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7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646743D6" w14:textId="1CE63B35" w:rsidR="3CD23F46" w:rsidRDefault="329B9097" w:rsidP="40CDAE5C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68806763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7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5DFBAC2C" w14:textId="61FA8EF5" w:rsidR="0B9079F6" w:rsidRDefault="6EAD6F16" w:rsidP="40CDAE5C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40CDAE5C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7</w:t>
            </w:r>
          </w:p>
        </w:tc>
      </w:tr>
      <w:tr w:rsidR="3CD23F46" w14:paraId="5D3D90AC" w14:textId="77777777" w:rsidTr="68806763">
        <w:trPr>
          <w:trHeight w:val="285"/>
          <w:jc w:val="center"/>
        </w:trPr>
        <w:tc>
          <w:tcPr>
            <w:tcW w:w="3868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14A5FF36" w14:textId="05EF62F6" w:rsidR="3CD23F46" w:rsidRDefault="7AB4FBE4" w:rsidP="19C23CE9">
            <w:r w:rsidRPr="64B46E1D">
              <w:rPr>
                <w:rFonts w:ascii="Calibri" w:eastAsia="Calibri" w:hAnsi="Calibri" w:cs="Calibri"/>
                <w:sz w:val="22"/>
                <w:szCs w:val="22"/>
                <w:lang w:val="uk-UA"/>
              </w:rPr>
              <w:t xml:space="preserve">Соленоїдний </w:t>
            </w:r>
            <w:r w:rsidR="016BF944" w:rsidRPr="64B46E1D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автоматичний</w:t>
            </w:r>
            <w:r w:rsidRPr="64B46E1D">
              <w:rPr>
                <w:rFonts w:ascii="Calibri" w:eastAsia="Calibri" w:hAnsi="Calibri" w:cs="Calibri"/>
                <w:sz w:val="22"/>
                <w:szCs w:val="22"/>
                <w:lang w:val="uk-UA"/>
              </w:rPr>
              <w:t xml:space="preserve"> клапан</w:t>
            </w:r>
          </w:p>
        </w:tc>
        <w:tc>
          <w:tcPr>
            <w:tcW w:w="662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3D9ED674" w14:textId="2DB55C44" w:rsidR="3CD23F46" w:rsidRDefault="6C84FD9E" w:rsidP="64B46E1D">
            <w:pPr>
              <w:spacing w:line="259" w:lineRule="auto"/>
              <w:jc w:val="right"/>
            </w:pPr>
            <w:r w:rsidRPr="64B46E1D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3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1CED4DF5" w14:textId="3D38BD6D" w:rsidR="3CD23F46" w:rsidRDefault="04EC3F19" w:rsidP="0B9079F6">
            <w:pPr>
              <w:spacing w:line="259" w:lineRule="auto"/>
              <w:jc w:val="right"/>
            </w:pPr>
            <w:r w:rsidRPr="0B9079F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0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13B905EE" w14:textId="704B2FB5" w:rsidR="3CD23F46" w:rsidRDefault="4F07A878" w:rsidP="40CDAE5C">
            <w:pPr>
              <w:spacing w:line="259" w:lineRule="auto"/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40CDAE5C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1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7431D7B7" w14:textId="614FA629" w:rsidR="0B9079F6" w:rsidRDefault="1EDEC2D6" w:rsidP="40CDAE5C">
            <w:pPr>
              <w:spacing w:line="259" w:lineRule="auto"/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40CDAE5C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0</w:t>
            </w:r>
          </w:p>
        </w:tc>
      </w:tr>
      <w:tr w:rsidR="3CD23F46" w14:paraId="4A76D842" w14:textId="77777777" w:rsidTr="68806763">
        <w:trPr>
          <w:trHeight w:val="285"/>
          <w:jc w:val="center"/>
        </w:trPr>
        <w:tc>
          <w:tcPr>
            <w:tcW w:w="3868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2775EB16" w14:textId="0847BD39" w:rsidR="3CD23F46" w:rsidRDefault="3CD23F46" w:rsidP="3CD23F46">
            <w:pPr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3CD23F4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Давач закритого люку</w:t>
            </w:r>
          </w:p>
        </w:tc>
        <w:tc>
          <w:tcPr>
            <w:tcW w:w="662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72E84A7E" w14:textId="4EF5CE38" w:rsidR="3CD23F46" w:rsidRDefault="3CD23F46" w:rsidP="3CD23F46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3CD23F4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1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19B4AD17" w14:textId="45AD2EF8" w:rsidR="3CD23F46" w:rsidRDefault="3CD23F46" w:rsidP="3CD23F46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3CD23F4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1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72845354" w14:textId="1E78F925" w:rsidR="3CD23F46" w:rsidRDefault="3CD23F46" w:rsidP="3CD23F46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</w:rPr>
            </w:pPr>
            <w:r w:rsidRPr="3CD23F4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0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0CC83189" w14:textId="6A379372" w:rsidR="0B9079F6" w:rsidRDefault="1EDEC2D6" w:rsidP="40CDAE5C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40CDAE5C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0</w:t>
            </w:r>
          </w:p>
        </w:tc>
      </w:tr>
      <w:tr w:rsidR="285C3F30" w14:paraId="6E46B690" w14:textId="77777777" w:rsidTr="68806763">
        <w:trPr>
          <w:trHeight w:val="285"/>
          <w:jc w:val="center"/>
        </w:trPr>
        <w:tc>
          <w:tcPr>
            <w:tcW w:w="3868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6737164A" w14:textId="0A7E747E" w:rsidR="13A66A0B" w:rsidRDefault="13A66A0B" w:rsidP="285C3F30">
            <w:pPr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285C3F30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Сума</w:t>
            </w:r>
          </w:p>
        </w:tc>
        <w:tc>
          <w:tcPr>
            <w:tcW w:w="662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54AAAE59" w14:textId="126912EB" w:rsidR="13A66A0B" w:rsidRDefault="13A66A0B" w:rsidP="285C3F30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285C3F30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11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3F00AD78" w14:textId="763C7894" w:rsidR="285C3F30" w:rsidRDefault="6C55209E" w:rsidP="0B9079F6">
            <w:pPr>
              <w:spacing w:line="259" w:lineRule="auto"/>
              <w:jc w:val="right"/>
            </w:pPr>
            <w:r w:rsidRPr="0B9079F6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8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5AAC3375" w14:textId="41497FFF" w:rsidR="285C3F30" w:rsidRDefault="347EF519" w:rsidP="40CDAE5C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68806763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8</w:t>
            </w:r>
          </w:p>
        </w:tc>
        <w:tc>
          <w:tcPr>
            <w:tcW w:w="1200" w:type="dxa"/>
            <w:tcMar>
              <w:top w:w="15" w:type="dxa"/>
              <w:left w:w="15" w:type="dxa"/>
              <w:right w:w="15" w:type="dxa"/>
            </w:tcMar>
            <w:vAlign w:val="bottom"/>
          </w:tcPr>
          <w:p w14:paraId="180FC04B" w14:textId="16912249" w:rsidR="0B9079F6" w:rsidRDefault="76FAEEF2" w:rsidP="40CDAE5C">
            <w:pPr>
              <w:jc w:val="right"/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40CDAE5C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7</w:t>
            </w:r>
          </w:p>
        </w:tc>
      </w:tr>
    </w:tbl>
    <w:p w14:paraId="62431CDC" w14:textId="5A8CD31A" w:rsidR="00FD1090" w:rsidRDefault="00FD1090" w:rsidP="00870214">
      <w:pPr>
        <w:tabs>
          <w:tab w:val="left" w:pos="5595"/>
        </w:tabs>
        <w:rPr>
          <w:b/>
          <w:bCs/>
          <w:lang w:val="uk-UA"/>
        </w:rPr>
      </w:pPr>
    </w:p>
    <w:p w14:paraId="49E398E2" w14:textId="511014D0" w:rsidR="00FD1090" w:rsidRDefault="00FD1090" w:rsidP="00870214">
      <w:pPr>
        <w:tabs>
          <w:tab w:val="left" w:pos="5595"/>
        </w:tabs>
        <w:rPr>
          <w:b/>
          <w:bCs/>
          <w:lang w:val="uk-UA"/>
        </w:rPr>
      </w:pPr>
    </w:p>
    <w:p w14:paraId="0C7CFA2F" w14:textId="17E6D8E9" w:rsidR="00FD1090" w:rsidRDefault="611F89DE" w:rsidP="3E378529">
      <w:pPr>
        <w:tabs>
          <w:tab w:val="left" w:pos="5595"/>
        </w:tabs>
        <w:jc w:val="center"/>
        <w:rPr>
          <w:b/>
          <w:bCs/>
          <w:lang w:val="uk-UA"/>
        </w:rPr>
      </w:pPr>
      <w:r w:rsidRPr="3E378529">
        <w:rPr>
          <w:b/>
          <w:bCs/>
          <w:lang w:val="uk-UA"/>
        </w:rPr>
        <w:t>Додаток 3</w:t>
      </w:r>
    </w:p>
    <w:p w14:paraId="7DD297F0" w14:textId="4A20163E" w:rsidR="00FD1090" w:rsidRDefault="611F89DE" w:rsidP="3E378529">
      <w:pPr>
        <w:ind w:firstLine="425"/>
        <w:jc w:val="center"/>
        <w:rPr>
          <w:rFonts w:ascii="Calibri" w:hAnsi="Calibri"/>
          <w:b/>
          <w:bCs/>
          <w:lang w:val="uk-UA"/>
        </w:rPr>
      </w:pPr>
      <w:r w:rsidRPr="3EF28CFA">
        <w:rPr>
          <w:rFonts w:ascii="Calibri" w:hAnsi="Calibri"/>
          <w:b/>
          <w:bCs/>
          <w:lang w:val="uk-UA"/>
        </w:rPr>
        <w:t>Перелік рекомендованих виробників обладнання</w:t>
      </w:r>
    </w:p>
    <w:p w14:paraId="2E474C25" w14:textId="5A82D01B" w:rsidR="00FD1090" w:rsidRDefault="00FD1090" w:rsidP="3E378529">
      <w:pPr>
        <w:ind w:left="284" w:firstLine="425"/>
        <w:jc w:val="center"/>
        <w:rPr>
          <w:rFonts w:ascii="Calibri" w:hAnsi="Calibri"/>
          <w:b/>
          <w:bCs/>
          <w:lang w:val="uk-UA"/>
        </w:rPr>
      </w:pPr>
    </w:p>
    <w:tbl>
      <w:tblPr>
        <w:tblW w:w="0" w:type="auto"/>
        <w:tblInd w:w="2331" w:type="dxa"/>
        <w:tblLook w:val="04A0" w:firstRow="1" w:lastRow="0" w:firstColumn="1" w:lastColumn="0" w:noHBand="0" w:noVBand="1"/>
      </w:tblPr>
      <w:tblGrid>
        <w:gridCol w:w="3566"/>
        <w:gridCol w:w="3029"/>
      </w:tblGrid>
      <w:tr w:rsidR="3E378529" w14:paraId="54A56AA9" w14:textId="77777777" w:rsidTr="7E1A1FDF">
        <w:trPr>
          <w:trHeight w:val="300"/>
        </w:trPr>
        <w:tc>
          <w:tcPr>
            <w:tcW w:w="3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1A3C5C" w14:textId="77777777" w:rsidR="3E378529" w:rsidRDefault="3E378529" w:rsidP="3E378529">
            <w:pPr>
              <w:rPr>
                <w:rFonts w:ascii="Calibri" w:hAnsi="Calibri" w:cs="Calibri"/>
                <w:b/>
                <w:bCs/>
                <w:color w:val="000000" w:themeColor="text1"/>
                <w:sz w:val="28"/>
                <w:szCs w:val="28"/>
                <w:lang w:val="uk-UA" w:eastAsia="uk-UA"/>
              </w:rPr>
            </w:pPr>
            <w:r w:rsidRPr="3E378529">
              <w:rPr>
                <w:rFonts w:ascii="Calibri" w:hAnsi="Calibri" w:cs="Calibri"/>
                <w:b/>
                <w:bCs/>
                <w:color w:val="000000" w:themeColor="text1"/>
                <w:sz w:val="28"/>
                <w:szCs w:val="28"/>
                <w:lang w:val="uk-UA"/>
              </w:rPr>
              <w:t>Тип обладнання</w:t>
            </w:r>
          </w:p>
        </w:tc>
        <w:tc>
          <w:tcPr>
            <w:tcW w:w="30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82E2FD" w14:textId="77777777" w:rsidR="3E378529" w:rsidRDefault="3E378529" w:rsidP="3E378529">
            <w:pPr>
              <w:rPr>
                <w:rFonts w:ascii="Calibri" w:hAnsi="Calibri" w:cs="Calibri"/>
                <w:b/>
                <w:bCs/>
                <w:color w:val="000000" w:themeColor="text1"/>
                <w:sz w:val="28"/>
                <w:szCs w:val="28"/>
                <w:lang w:val="uk-UA"/>
              </w:rPr>
            </w:pPr>
            <w:r w:rsidRPr="3E378529">
              <w:rPr>
                <w:rFonts w:ascii="Calibri" w:hAnsi="Calibri" w:cs="Calibri"/>
                <w:b/>
                <w:bCs/>
                <w:color w:val="000000" w:themeColor="text1"/>
                <w:sz w:val="28"/>
                <w:szCs w:val="28"/>
                <w:lang w:val="uk-UA"/>
              </w:rPr>
              <w:t>Виробник</w:t>
            </w:r>
          </w:p>
        </w:tc>
      </w:tr>
      <w:tr w:rsidR="3E378529" w14:paraId="030606C9" w14:textId="77777777" w:rsidTr="7E1A1FDF">
        <w:trPr>
          <w:trHeight w:val="6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6C51A8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Силова автоматика : автомати/пускачі 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7ED7D5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Siemens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>, Schneider</w:t>
            </w:r>
          </w:p>
        </w:tc>
      </w:tr>
      <w:tr w:rsidR="3E378529" w14:paraId="31C21034" w14:textId="77777777" w:rsidTr="7E1A1FDF">
        <w:trPr>
          <w:trHeight w:val="6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C929B7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Низьковольтна автоматика: модулі ПЛК\блоки живлення\реле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6C7215D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Siemens</w:t>
            </w:r>
            <w:proofErr w:type="spellEnd"/>
          </w:p>
        </w:tc>
      </w:tr>
      <w:tr w:rsidR="3E378529" w14:paraId="5AD76FA9" w14:textId="77777777" w:rsidTr="7E1A1FDF">
        <w:trPr>
          <w:trHeight w:val="336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9CA680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Реле захисних контурів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9E8140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Siemens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,</w:t>
            </w: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Pilz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,</w:t>
            </w: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Wieland</w:t>
            </w:r>
            <w:proofErr w:type="spellEnd"/>
          </w:p>
        </w:tc>
      </w:tr>
      <w:tr w:rsidR="3E378529" w14:paraId="56928911" w14:textId="77777777" w:rsidTr="7E1A1FDF">
        <w:trPr>
          <w:trHeight w:val="315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F735FEF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lang w:val="uk-UA"/>
              </w:rPr>
              <w:t xml:space="preserve">Електрошафи 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F56E9F9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Rit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>t</w:t>
            </w: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al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, </w:t>
            </w: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>ELDON</w:t>
            </w:r>
          </w:p>
        </w:tc>
      </w:tr>
      <w:tr w:rsidR="3E378529" w14:paraId="51BEE0FD" w14:textId="77777777" w:rsidTr="7E1A1FDF">
        <w:trPr>
          <w:trHeight w:val="9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3A9095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Давачі зворотного зв’язку, для клапанів без спеціалізованих модулів зворотного зв’язку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72FE756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IFM</w:t>
            </w: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>, Festo</w:t>
            </w:r>
          </w:p>
        </w:tc>
      </w:tr>
      <w:tr w:rsidR="3E378529" w14:paraId="138AEB96" w14:textId="77777777" w:rsidTr="7E1A1FDF">
        <w:trPr>
          <w:trHeight w:val="3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8CF913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Кабелі з литими роз’ємами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73F8277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IFM</w:t>
            </w: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>, Festo</w:t>
            </w:r>
          </w:p>
        </w:tc>
      </w:tr>
      <w:tr w:rsidR="3E378529" w14:paraId="374D369B" w14:textId="77777777" w:rsidTr="7E1A1FDF">
        <w:trPr>
          <w:trHeight w:val="3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EE70C8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Кабелі 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FC3C82F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LAPP </w:t>
            </w: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cabel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, </w:t>
            </w: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>HELUKABEL</w:t>
            </w:r>
          </w:p>
        </w:tc>
      </w:tr>
      <w:tr w:rsidR="3E378529" w14:paraId="6D582B59" w14:textId="77777777" w:rsidTr="7E1A1FDF">
        <w:trPr>
          <w:trHeight w:val="3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5BB2BC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Давачі температури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5F202E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>Wika, Siemens, Endress+Hauser</w:t>
            </w:r>
          </w:p>
        </w:tc>
      </w:tr>
      <w:tr w:rsidR="3E378529" w14:paraId="7EDF84EC" w14:textId="77777777" w:rsidTr="7E1A1FDF">
        <w:trPr>
          <w:trHeight w:val="3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918E21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Пневмо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 трубки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D84B98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Festo</w:t>
            </w:r>
            <w:proofErr w:type="spellEnd"/>
          </w:p>
        </w:tc>
      </w:tr>
      <w:tr w:rsidR="3E378529" w14:paraId="72827FFF" w14:textId="77777777" w:rsidTr="7E1A1FDF">
        <w:trPr>
          <w:trHeight w:val="3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1F070C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Пневматичні з’єднувачі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FE6997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Festo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, SMC</w:t>
            </w:r>
          </w:p>
        </w:tc>
      </w:tr>
      <w:tr w:rsidR="3E378529" w14:paraId="7E532AE4" w14:textId="77777777" w:rsidTr="7E1A1FDF">
        <w:trPr>
          <w:trHeight w:val="3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82A2E3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Пневмоострови</w:t>
            </w:r>
            <w:proofErr w:type="spellEnd"/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AAA929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Festo</w:t>
            </w:r>
            <w:proofErr w:type="spellEnd"/>
          </w:p>
        </w:tc>
      </w:tr>
      <w:tr w:rsidR="3E378529" w14:paraId="72434583" w14:textId="77777777" w:rsidTr="7E1A1FDF">
        <w:trPr>
          <w:trHeight w:val="6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5FA213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Клемні колодки</w:t>
            </w:r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9F7159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Wago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,</w:t>
            </w: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Phoenix</w:t>
            </w:r>
            <w:proofErr w:type="spellEnd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 </w:t>
            </w: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Contact</w:t>
            </w:r>
            <w:proofErr w:type="spellEnd"/>
          </w:p>
        </w:tc>
      </w:tr>
      <w:tr w:rsidR="3E378529" w14:paraId="74DABED7" w14:textId="77777777" w:rsidTr="7E1A1FDF">
        <w:trPr>
          <w:trHeight w:val="300"/>
        </w:trPr>
        <w:tc>
          <w:tcPr>
            <w:tcW w:w="3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710506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proofErr w:type="spellStart"/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>Протокоміри</w:t>
            </w:r>
            <w:proofErr w:type="spellEnd"/>
          </w:p>
        </w:tc>
        <w:tc>
          <w:tcPr>
            <w:tcW w:w="30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A46814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en-US"/>
              </w:rPr>
              <w:t>Endress+Hauser</w:t>
            </w:r>
          </w:p>
        </w:tc>
      </w:tr>
      <w:tr w:rsidR="3E378529" w14:paraId="5858EE1D" w14:textId="77777777" w:rsidTr="7E1A1FDF">
        <w:trPr>
          <w:trHeight w:val="300"/>
        </w:trPr>
        <w:tc>
          <w:tcPr>
            <w:tcW w:w="3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8A6E32" w14:textId="77777777" w:rsidR="3E378529" w:rsidRDefault="3E378529" w:rsidP="3E378529">
            <w:pPr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</w:pPr>
            <w:r w:rsidRPr="3E378529">
              <w:rPr>
                <w:rFonts w:ascii="Calibri" w:hAnsi="Calibri" w:cs="Calibri"/>
                <w:color w:val="000000" w:themeColor="text1"/>
                <w:sz w:val="22"/>
                <w:szCs w:val="22"/>
                <w:lang w:val="uk-UA"/>
              </w:rPr>
              <w:t xml:space="preserve">Ваговий термінал </w:t>
            </w:r>
          </w:p>
        </w:tc>
        <w:tc>
          <w:tcPr>
            <w:tcW w:w="30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CD352C" w14:textId="3D14D0CB" w:rsidR="3E378529" w:rsidRDefault="7958B39F" w:rsidP="7E1A1FDF">
            <w:pPr>
              <w:rPr>
                <w:rFonts w:ascii="Verdana" w:eastAsia="Verdana" w:hAnsi="Verdana" w:cs="Verdana"/>
                <w:sz w:val="22"/>
                <w:szCs w:val="22"/>
              </w:rPr>
            </w:pPr>
            <w:proofErr w:type="spellStart"/>
            <w:r w:rsidRPr="7E1A1FDF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uk-UA"/>
              </w:rPr>
              <w:t>Siemens</w:t>
            </w:r>
            <w:proofErr w:type="spellEnd"/>
          </w:p>
        </w:tc>
      </w:tr>
    </w:tbl>
    <w:p w14:paraId="16287F21" w14:textId="4AAE1860" w:rsidR="00FD1090" w:rsidRDefault="00FD1090" w:rsidP="00870214">
      <w:pPr>
        <w:tabs>
          <w:tab w:val="left" w:pos="5595"/>
        </w:tabs>
        <w:rPr>
          <w:b/>
          <w:bCs/>
          <w:lang w:val="uk-UA"/>
        </w:rPr>
      </w:pPr>
    </w:p>
    <w:p w14:paraId="0FAB496B" w14:textId="19CEC89F" w:rsidR="00FD1090" w:rsidRDefault="3A9CC9BE" w:rsidP="651530BA">
      <w:pPr>
        <w:tabs>
          <w:tab w:val="left" w:pos="5595"/>
        </w:tabs>
        <w:jc w:val="center"/>
        <w:rPr>
          <w:b/>
          <w:bCs/>
          <w:lang w:val="uk-UA"/>
        </w:rPr>
      </w:pPr>
      <w:r w:rsidRPr="651530BA">
        <w:rPr>
          <w:b/>
          <w:bCs/>
          <w:lang w:val="uk-UA"/>
        </w:rPr>
        <w:t>Додаток 4</w:t>
      </w:r>
    </w:p>
    <w:p w14:paraId="4AC5F1CF" w14:textId="2E80016E" w:rsidR="00FD1090" w:rsidRDefault="3A9CC9BE" w:rsidP="651530BA">
      <w:pPr>
        <w:ind w:firstLine="425"/>
        <w:jc w:val="center"/>
        <w:rPr>
          <w:rFonts w:ascii="Calibri" w:hAnsi="Calibri"/>
          <w:b/>
          <w:bCs/>
          <w:lang w:val="uk-UA"/>
        </w:rPr>
      </w:pPr>
      <w:r w:rsidRPr="651530BA">
        <w:rPr>
          <w:rFonts w:ascii="Calibri" w:hAnsi="Calibri"/>
          <w:b/>
          <w:bCs/>
          <w:lang w:val="uk-UA"/>
        </w:rPr>
        <w:t>Перелік рекомендованого обладнання</w:t>
      </w:r>
    </w:p>
    <w:p w14:paraId="647AEF89" w14:textId="4659F068" w:rsidR="00FD1090" w:rsidRDefault="00FD1090" w:rsidP="3EF28CFA">
      <w:pPr>
        <w:tabs>
          <w:tab w:val="left" w:pos="5595"/>
        </w:tabs>
        <w:rPr>
          <w:b/>
          <w:bCs/>
          <w:lang w:val="uk-UA"/>
        </w:rPr>
      </w:pPr>
    </w:p>
    <w:p w14:paraId="1A427863" w14:textId="5474BDBE" w:rsidR="00FD1090" w:rsidRDefault="5700E823" w:rsidP="3EF28CFA">
      <w:pPr>
        <w:ind w:firstLine="425"/>
        <w:jc w:val="center"/>
        <w:rPr>
          <w:rFonts w:ascii="Calibri" w:hAnsi="Calibri"/>
          <w:b/>
          <w:bCs/>
          <w:lang w:val="uk-UA"/>
        </w:rPr>
      </w:pPr>
      <w:r w:rsidRPr="3EF28CFA">
        <w:rPr>
          <w:rFonts w:ascii="Calibri" w:hAnsi="Calibri"/>
          <w:b/>
          <w:bCs/>
          <w:lang w:val="uk-UA"/>
        </w:rPr>
        <w:t>ET200S</w:t>
      </w:r>
    </w:p>
    <w:tbl>
      <w:tblPr>
        <w:tblW w:w="0" w:type="auto"/>
        <w:jc w:val="center"/>
        <w:tblLook w:val="06A0" w:firstRow="1" w:lastRow="0" w:firstColumn="1" w:lastColumn="0" w:noHBand="1" w:noVBand="1"/>
      </w:tblPr>
      <w:tblGrid>
        <w:gridCol w:w="4305"/>
      </w:tblGrid>
      <w:tr w:rsidR="3EF28CFA" w:rsidRPr="00BE62C9" w14:paraId="24F25ECA" w14:textId="77777777" w:rsidTr="3EF28CFA">
        <w:trPr>
          <w:trHeight w:val="300"/>
          <w:jc w:val="center"/>
        </w:trPr>
        <w:tc>
          <w:tcPr>
            <w:tcW w:w="43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14:paraId="5FCF79DE" w14:textId="67585430" w:rsidR="3EF28CFA" w:rsidRPr="00BE62C9" w:rsidRDefault="3EF28CFA" w:rsidP="3EF28CFA">
            <w:pPr>
              <w:rPr>
                <w:lang w:val="de-DE"/>
              </w:rPr>
            </w:pPr>
            <w:r w:rsidRPr="00BE62C9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de-DE"/>
              </w:rPr>
              <w:t>8DI DC24V (6ES7131-4BF00-0AA0)</w:t>
            </w:r>
          </w:p>
        </w:tc>
      </w:tr>
      <w:tr w:rsidR="3EF28CFA" w:rsidRPr="00BE62C9" w14:paraId="2F874AEB" w14:textId="77777777" w:rsidTr="3EF28CFA">
        <w:trPr>
          <w:trHeight w:val="300"/>
          <w:jc w:val="center"/>
        </w:trPr>
        <w:tc>
          <w:tcPr>
            <w:tcW w:w="43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14:paraId="564C0E41" w14:textId="1ED6810B" w:rsidR="3EF28CFA" w:rsidRPr="001B0177" w:rsidRDefault="3EF28CFA" w:rsidP="3EF28CFA">
            <w:pPr>
              <w:rPr>
                <w:lang w:val="en-US"/>
              </w:rPr>
            </w:pPr>
            <w:r w:rsidRPr="001B0177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en-US"/>
              </w:rPr>
              <w:t>8DO DC24V/0.5 A (6ES7132-4BF00-0AA0)</w:t>
            </w:r>
          </w:p>
        </w:tc>
      </w:tr>
    </w:tbl>
    <w:p w14:paraId="1A4805F3" w14:textId="6E02AE78" w:rsidR="00FD1090" w:rsidRDefault="00FD1090" w:rsidP="3EF28CFA">
      <w:pPr>
        <w:ind w:firstLine="425"/>
        <w:jc w:val="center"/>
        <w:rPr>
          <w:rFonts w:ascii="Calibri" w:hAnsi="Calibri"/>
          <w:b/>
          <w:bCs/>
          <w:lang w:val="uk-UA"/>
        </w:rPr>
      </w:pPr>
    </w:p>
    <w:p w14:paraId="65792DB6" w14:textId="45C11A46" w:rsidR="00FD1090" w:rsidRDefault="5700E823" w:rsidP="3EF28CFA">
      <w:pPr>
        <w:ind w:firstLine="425"/>
        <w:jc w:val="center"/>
        <w:rPr>
          <w:rFonts w:ascii="Calibri" w:hAnsi="Calibri"/>
          <w:b/>
          <w:bCs/>
          <w:lang w:val="uk-UA"/>
        </w:rPr>
      </w:pPr>
      <w:proofErr w:type="spellStart"/>
      <w:r w:rsidRPr="3EF28CFA">
        <w:rPr>
          <w:rFonts w:ascii="Calibri" w:hAnsi="Calibri"/>
          <w:b/>
          <w:bCs/>
          <w:lang w:val="uk-UA"/>
        </w:rPr>
        <w:t>Пневмоострів</w:t>
      </w:r>
      <w:proofErr w:type="spellEnd"/>
    </w:p>
    <w:tbl>
      <w:tblPr>
        <w:tblW w:w="0" w:type="auto"/>
        <w:jc w:val="center"/>
        <w:tblLook w:val="06A0" w:firstRow="1" w:lastRow="0" w:firstColumn="1" w:lastColumn="0" w:noHBand="1" w:noVBand="1"/>
      </w:tblPr>
      <w:tblGrid>
        <w:gridCol w:w="5535"/>
      </w:tblGrid>
      <w:tr w:rsidR="3EF28CFA" w:rsidRPr="00C37AC3" w14:paraId="539F4E34" w14:textId="77777777" w:rsidTr="3EF28CFA">
        <w:trPr>
          <w:trHeight w:val="300"/>
          <w:jc w:val="center"/>
        </w:trPr>
        <w:tc>
          <w:tcPr>
            <w:tcW w:w="55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14:paraId="5F5DC118" w14:textId="66B0CE14" w:rsidR="3EF28CFA" w:rsidRPr="001B0177" w:rsidRDefault="3EF28CFA" w:rsidP="3EF28CFA">
            <w:pPr>
              <w:rPr>
                <w:lang w:val="en-US"/>
              </w:rPr>
            </w:pPr>
            <w:r w:rsidRPr="001B0177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en-US"/>
              </w:rPr>
              <w:t>VUVG-B14-T32C-AZT-F-1P3 Solenoid valve (TN566513)</w:t>
            </w:r>
          </w:p>
        </w:tc>
      </w:tr>
      <w:tr w:rsidR="3EF28CFA" w:rsidRPr="00BE62C9" w14:paraId="24A12654" w14:textId="77777777" w:rsidTr="3EF28CFA">
        <w:trPr>
          <w:trHeight w:val="330"/>
          <w:jc w:val="center"/>
        </w:trPr>
        <w:tc>
          <w:tcPr>
            <w:tcW w:w="55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14:paraId="76C58A88" w14:textId="6767B303" w:rsidR="3EF28CFA" w:rsidRPr="001B0177" w:rsidRDefault="3EF28CFA" w:rsidP="3EF28CFA">
            <w:pPr>
              <w:rPr>
                <w:lang w:val="en-US"/>
              </w:rPr>
            </w:pPr>
            <w:r w:rsidRPr="001B0177">
              <w:rPr>
                <w:rFonts w:ascii="Calibri" w:eastAsia="Calibri" w:hAnsi="Calibri" w:cs="Calibri"/>
                <w:color w:val="000000" w:themeColor="text1"/>
                <w:sz w:val="22"/>
                <w:szCs w:val="22"/>
                <w:lang w:val="en-US"/>
              </w:rPr>
              <w:t>VAVE-L1-1VK8-LP Electrical sub-base (TN573943)</w:t>
            </w:r>
          </w:p>
        </w:tc>
      </w:tr>
    </w:tbl>
    <w:p w14:paraId="6C03A28E" w14:textId="3F89308D" w:rsidR="00FD1090" w:rsidRDefault="00FD1090" w:rsidP="3EF28CFA">
      <w:pPr>
        <w:ind w:firstLine="425"/>
        <w:jc w:val="center"/>
        <w:rPr>
          <w:rFonts w:ascii="Calibri" w:hAnsi="Calibri"/>
          <w:b/>
          <w:bCs/>
          <w:lang w:val="uk-UA"/>
        </w:rPr>
      </w:pPr>
    </w:p>
    <w:p w14:paraId="5BE93A62" w14:textId="0E66CDAB" w:rsidR="00FD1090" w:rsidRDefault="00FD1090" w:rsidP="00870214">
      <w:pPr>
        <w:tabs>
          <w:tab w:val="left" w:pos="5595"/>
        </w:tabs>
        <w:rPr>
          <w:b/>
          <w:bCs/>
          <w:lang w:val="uk-UA"/>
        </w:rPr>
      </w:pPr>
    </w:p>
    <w:p w14:paraId="384BA73E" w14:textId="40A0C7DC" w:rsidR="00FD1090" w:rsidRDefault="00FD1090" w:rsidP="00870214">
      <w:pPr>
        <w:tabs>
          <w:tab w:val="left" w:pos="5595"/>
        </w:tabs>
        <w:rPr>
          <w:b/>
          <w:bCs/>
          <w:lang w:val="uk-UA"/>
        </w:rPr>
      </w:pPr>
    </w:p>
    <w:p w14:paraId="34B3F2EB" w14:textId="22D63F62" w:rsidR="3E378529" w:rsidRDefault="3E378529" w:rsidP="3E378529">
      <w:pPr>
        <w:tabs>
          <w:tab w:val="left" w:pos="5595"/>
        </w:tabs>
        <w:rPr>
          <w:b/>
          <w:bCs/>
          <w:lang w:val="uk-UA"/>
        </w:rPr>
      </w:pPr>
      <w:bookmarkStart w:id="1" w:name="_Hlk227936357"/>
      <w:bookmarkEnd w:id="1"/>
    </w:p>
    <w:p w14:paraId="1248990D" w14:textId="3BF05EB1" w:rsidR="00E19BA1" w:rsidRDefault="00B5742A" w:rsidP="00E19BA1">
      <w:pPr>
        <w:tabs>
          <w:tab w:val="left" w:pos="6832"/>
        </w:tabs>
        <w:rPr>
          <w:lang w:val="uk-UA"/>
        </w:rPr>
      </w:pPr>
      <w:r w:rsidRPr="31B88C0D">
        <w:rPr>
          <w:lang w:val="uk-UA"/>
        </w:rPr>
        <w:t xml:space="preserve">                                                                 </w:t>
      </w:r>
    </w:p>
    <w:p w14:paraId="07ECE557" w14:textId="3B8B2019" w:rsidR="31B88C0D" w:rsidRDefault="31B88C0D" w:rsidP="31B88C0D">
      <w:pPr>
        <w:tabs>
          <w:tab w:val="left" w:pos="6832"/>
        </w:tabs>
        <w:rPr>
          <w:lang w:val="uk-UA"/>
        </w:rPr>
      </w:pPr>
    </w:p>
    <w:p w14:paraId="0DFAE634" w14:textId="5CA9355D" w:rsidR="00FF0CFA" w:rsidRDefault="00B5742A" w:rsidP="009869AB">
      <w:pPr>
        <w:tabs>
          <w:tab w:val="left" w:pos="6832"/>
        </w:tabs>
        <w:rPr>
          <w:lang w:val="uk-UA"/>
        </w:rPr>
      </w:pPr>
      <w:r w:rsidRPr="50E03902">
        <w:rPr>
          <w:lang w:val="uk-UA"/>
        </w:rPr>
        <w:t xml:space="preserve">  </w:t>
      </w:r>
    </w:p>
    <w:p w14:paraId="0538E0A9" w14:textId="42C55805" w:rsidR="00FF0CFA" w:rsidRDefault="349C7493" w:rsidP="50E03902">
      <w:pPr>
        <w:tabs>
          <w:tab w:val="left" w:pos="5595"/>
        </w:tabs>
        <w:jc w:val="center"/>
        <w:rPr>
          <w:b/>
          <w:bCs/>
          <w:lang w:val="uk-UA"/>
        </w:rPr>
      </w:pPr>
      <w:r w:rsidRPr="3E378529">
        <w:rPr>
          <w:b/>
          <w:bCs/>
          <w:lang w:val="uk-UA"/>
        </w:rPr>
        <w:t xml:space="preserve">Додаток </w:t>
      </w:r>
      <w:r w:rsidR="4FF0813C" w:rsidRPr="3E378529">
        <w:rPr>
          <w:b/>
          <w:bCs/>
          <w:lang w:val="uk-UA"/>
        </w:rPr>
        <w:t>4</w:t>
      </w:r>
    </w:p>
    <w:p w14:paraId="51C834C1" w14:textId="1B4A9171" w:rsidR="4C4F48BA" w:rsidRDefault="5FD3AD8F" w:rsidP="00E19BA1">
      <w:pPr>
        <w:spacing w:line="259" w:lineRule="auto"/>
        <w:jc w:val="center"/>
        <w:rPr>
          <w:rFonts w:ascii="Calibri" w:eastAsia="Calibri" w:hAnsi="Calibri" w:cs="Calibri"/>
          <w:b/>
          <w:bCs/>
          <w:color w:val="000000" w:themeColor="text1"/>
          <w:lang w:val="uk-UA"/>
        </w:rPr>
      </w:pPr>
      <w:r w:rsidRPr="00E19BA1">
        <w:rPr>
          <w:rFonts w:ascii="Calibri" w:eastAsia="Calibri" w:hAnsi="Calibri" w:cs="Calibri"/>
          <w:b/>
          <w:bCs/>
          <w:color w:val="000000" w:themeColor="text1"/>
          <w:lang w:val="uk-UA"/>
        </w:rPr>
        <w:t xml:space="preserve">Фото </w:t>
      </w:r>
      <w:proofErr w:type="spellStart"/>
      <w:r w:rsidRPr="00E19BA1">
        <w:rPr>
          <w:rFonts w:ascii="Calibri" w:eastAsia="Calibri" w:hAnsi="Calibri" w:cs="Calibri"/>
          <w:b/>
          <w:bCs/>
          <w:color w:val="000000" w:themeColor="text1"/>
          <w:lang w:val="uk-UA"/>
        </w:rPr>
        <w:t>пневмоострова</w:t>
      </w:r>
      <w:proofErr w:type="spellEnd"/>
    </w:p>
    <w:p w14:paraId="4F904CB7" w14:textId="5AE69615" w:rsidR="00FF0CFA" w:rsidRDefault="5FD3AD8F" w:rsidP="00E19BA1">
      <w:pPr>
        <w:tabs>
          <w:tab w:val="left" w:pos="6832"/>
        </w:tabs>
        <w:jc w:val="center"/>
      </w:pPr>
      <w:r>
        <w:rPr>
          <w:noProof/>
        </w:rPr>
        <w:drawing>
          <wp:inline distT="0" distB="0" distL="0" distR="0" wp14:anchorId="0FD6AE8D" wp14:editId="4A81036B">
            <wp:extent cx="4724400" cy="6305550"/>
            <wp:effectExtent l="0" t="0" r="0" b="0"/>
            <wp:docPr id="61335598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355986" name="Picture 61335598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30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71CD3" w14:textId="13D8EC49" w:rsidR="003607CE" w:rsidRDefault="003607CE" w:rsidP="009869AB">
      <w:pPr>
        <w:tabs>
          <w:tab w:val="left" w:pos="6832"/>
        </w:tabs>
        <w:rPr>
          <w:lang w:val="uk-UA"/>
        </w:rPr>
      </w:pPr>
    </w:p>
    <w:p w14:paraId="64D32925" w14:textId="2E1E45DC" w:rsidR="1A5EA59E" w:rsidRDefault="1A5EA59E" w:rsidP="1A5EA59E">
      <w:pPr>
        <w:tabs>
          <w:tab w:val="left" w:pos="6832"/>
        </w:tabs>
        <w:rPr>
          <w:lang w:val="uk-UA"/>
        </w:rPr>
      </w:pPr>
    </w:p>
    <w:p w14:paraId="65A7A515" w14:textId="4260842B" w:rsidR="1A5EA59E" w:rsidRDefault="1A5EA59E" w:rsidP="1A5EA59E">
      <w:pPr>
        <w:tabs>
          <w:tab w:val="left" w:pos="6832"/>
        </w:tabs>
        <w:rPr>
          <w:lang w:val="uk-UA"/>
        </w:rPr>
      </w:pPr>
    </w:p>
    <w:p w14:paraId="4EE795AF" w14:textId="3ADC9186" w:rsidR="1A5EA59E" w:rsidRDefault="1A5EA59E" w:rsidP="1A5EA59E">
      <w:pPr>
        <w:tabs>
          <w:tab w:val="left" w:pos="6832"/>
        </w:tabs>
        <w:rPr>
          <w:lang w:val="uk-UA"/>
        </w:rPr>
      </w:pPr>
    </w:p>
    <w:p w14:paraId="1ED6D0E4" w14:textId="77F906FA" w:rsidR="1A5EA59E" w:rsidRDefault="1A5EA59E" w:rsidP="1A5EA59E">
      <w:pPr>
        <w:tabs>
          <w:tab w:val="left" w:pos="6832"/>
        </w:tabs>
        <w:rPr>
          <w:lang w:val="uk-UA"/>
        </w:rPr>
      </w:pPr>
    </w:p>
    <w:p w14:paraId="4228891D" w14:textId="1D27D459" w:rsidR="1A5EA59E" w:rsidRDefault="1A5EA59E" w:rsidP="1A5EA59E">
      <w:pPr>
        <w:tabs>
          <w:tab w:val="left" w:pos="6832"/>
        </w:tabs>
        <w:rPr>
          <w:lang w:val="uk-UA"/>
        </w:rPr>
      </w:pPr>
    </w:p>
    <w:p w14:paraId="17A85862" w14:textId="4EFC01ED" w:rsidR="1A5EA59E" w:rsidRDefault="1A5EA59E" w:rsidP="1A5EA59E">
      <w:pPr>
        <w:tabs>
          <w:tab w:val="left" w:pos="6832"/>
        </w:tabs>
        <w:rPr>
          <w:lang w:val="uk-UA"/>
        </w:rPr>
      </w:pPr>
    </w:p>
    <w:p w14:paraId="7436F48B" w14:textId="205CE053" w:rsidR="1A5EA59E" w:rsidRDefault="1A5EA59E" w:rsidP="1A5EA59E">
      <w:pPr>
        <w:tabs>
          <w:tab w:val="left" w:pos="6832"/>
        </w:tabs>
        <w:rPr>
          <w:lang w:val="uk-UA"/>
        </w:rPr>
      </w:pPr>
    </w:p>
    <w:p w14:paraId="0938F5A8" w14:textId="244FF95C" w:rsidR="1A5EA59E" w:rsidRDefault="1A5EA59E" w:rsidP="1A5EA59E">
      <w:pPr>
        <w:tabs>
          <w:tab w:val="left" w:pos="6832"/>
        </w:tabs>
        <w:rPr>
          <w:lang w:val="uk-UA"/>
        </w:rPr>
      </w:pPr>
    </w:p>
    <w:p w14:paraId="7203F353" w14:textId="51E33F47" w:rsidR="1A5EA59E" w:rsidRDefault="1A5EA59E" w:rsidP="1A5EA59E">
      <w:pPr>
        <w:tabs>
          <w:tab w:val="left" w:pos="6832"/>
        </w:tabs>
        <w:rPr>
          <w:lang w:val="uk-UA"/>
        </w:rPr>
      </w:pPr>
    </w:p>
    <w:p w14:paraId="2A1F701D" w14:textId="55C0C7F4" w:rsidR="003607CE" w:rsidRDefault="003607CE" w:rsidP="009869AB">
      <w:pPr>
        <w:tabs>
          <w:tab w:val="left" w:pos="6832"/>
        </w:tabs>
        <w:rPr>
          <w:lang w:val="uk-UA"/>
        </w:rPr>
      </w:pPr>
    </w:p>
    <w:p w14:paraId="7FFD3315" w14:textId="6198A73F" w:rsidR="5FD3AD8F" w:rsidRDefault="5FD3AD8F" w:rsidP="3E378529">
      <w:pPr>
        <w:tabs>
          <w:tab w:val="left" w:pos="5595"/>
        </w:tabs>
        <w:jc w:val="center"/>
        <w:rPr>
          <w:b/>
          <w:bCs/>
          <w:lang w:val="uk-UA"/>
        </w:rPr>
      </w:pPr>
      <w:r w:rsidRPr="3E378529">
        <w:rPr>
          <w:b/>
          <w:bCs/>
          <w:lang w:val="uk-UA"/>
        </w:rPr>
        <w:t xml:space="preserve">Додаток </w:t>
      </w:r>
      <w:r w:rsidR="6EEADD25" w:rsidRPr="3E378529">
        <w:rPr>
          <w:b/>
          <w:bCs/>
          <w:lang w:val="uk-UA"/>
        </w:rPr>
        <w:t>5</w:t>
      </w:r>
    </w:p>
    <w:p w14:paraId="1CA4BA3B" w14:textId="4AF33F2F" w:rsidR="00FF0CFA" w:rsidRDefault="5FD3AD8F" w:rsidP="1A5EA59E">
      <w:pPr>
        <w:spacing w:line="259" w:lineRule="auto"/>
        <w:jc w:val="center"/>
        <w:rPr>
          <w:rFonts w:ascii="Calibri" w:eastAsia="Calibri" w:hAnsi="Calibri" w:cs="Calibri"/>
          <w:b/>
          <w:bCs/>
          <w:color w:val="000000" w:themeColor="text1"/>
          <w:lang w:val="uk-UA"/>
        </w:rPr>
      </w:pPr>
      <w:r w:rsidRPr="1A5EA59E">
        <w:rPr>
          <w:rFonts w:ascii="Calibri" w:eastAsia="Calibri" w:hAnsi="Calibri" w:cs="Calibri"/>
          <w:b/>
          <w:bCs/>
          <w:color w:val="000000" w:themeColor="text1"/>
          <w:lang w:val="uk-UA"/>
        </w:rPr>
        <w:t>Фото ET200S</w:t>
      </w:r>
    </w:p>
    <w:p w14:paraId="2FC17F8B" w14:textId="4853EC21" w:rsidR="00FF0CFA" w:rsidRDefault="1D80311C" w:rsidP="39E94D1C">
      <w:pPr>
        <w:tabs>
          <w:tab w:val="left" w:pos="6832"/>
        </w:tabs>
      </w:pPr>
      <w:r>
        <w:rPr>
          <w:noProof/>
        </w:rPr>
        <w:drawing>
          <wp:inline distT="0" distB="0" distL="0" distR="0" wp14:anchorId="407D9CEE" wp14:editId="5B96E064">
            <wp:extent cx="6305550" cy="4724400"/>
            <wp:effectExtent l="0" t="0" r="0" b="0"/>
            <wp:docPr id="668458853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458853" name="Picture 668458853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0CFA" w:rsidSect="00A74D09"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567" w:right="56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5E32D6" w14:textId="77777777" w:rsidR="00A713C3" w:rsidRDefault="00A713C3">
      <w:r>
        <w:separator/>
      </w:r>
    </w:p>
  </w:endnote>
  <w:endnote w:type="continuationSeparator" w:id="0">
    <w:p w14:paraId="64C06EA2" w14:textId="77777777" w:rsidR="00A713C3" w:rsidRDefault="00A713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SOCPEUR">
    <w:altName w:val="Calibri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928121" w14:textId="77777777" w:rsidR="00961DB1" w:rsidRDefault="00961DB1" w:rsidP="00320570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3B22BB7D" w14:textId="77777777" w:rsidR="00961DB1" w:rsidRDefault="00961DB1" w:rsidP="00D972B8">
    <w:pPr>
      <w:pStyle w:val="a4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774E96" w14:textId="77777777" w:rsidR="00961DB1" w:rsidRDefault="00961DB1" w:rsidP="00D972B8">
    <w:pPr>
      <w:pStyle w:val="a4"/>
      <w:framePr w:wrap="around" w:vAnchor="text" w:hAnchor="page" w:x="11142" w:y="19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654325">
      <w:rPr>
        <w:rStyle w:val="a5"/>
        <w:noProof/>
      </w:rPr>
      <w:t>4</w:t>
    </w:r>
    <w:r>
      <w:rPr>
        <w:rStyle w:val="a5"/>
      </w:rPr>
      <w:fldChar w:fldCharType="end"/>
    </w:r>
  </w:p>
  <w:p w14:paraId="698536F5" w14:textId="77777777" w:rsidR="00961DB1" w:rsidRDefault="00961DB1" w:rsidP="00D972B8">
    <w:pPr>
      <w:pStyle w:val="a4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BBCD9" w14:textId="77777777" w:rsidR="00961DB1" w:rsidRPr="00A01018" w:rsidRDefault="005F7264">
    <w:pPr>
      <w:pStyle w:val="a4"/>
      <w:rPr>
        <w:lang w:val="uk-UA"/>
      </w:rPr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638FBB69" wp14:editId="07777777">
              <wp:simplePos x="0" y="0"/>
              <wp:positionH relativeFrom="margin">
                <wp:posOffset>0</wp:posOffset>
              </wp:positionH>
              <wp:positionV relativeFrom="margin">
                <wp:posOffset>7533005</wp:posOffset>
              </wp:positionV>
              <wp:extent cx="7019925" cy="680720"/>
              <wp:effectExtent l="0" t="0" r="0" b="0"/>
              <wp:wrapSquare wrapText="bothSides"/>
              <wp:docPr id="77196339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19925" cy="680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p14="http://schemas.microsoft.com/office/word/2010/wordml" xmlns:a14="http://schemas.microsoft.com/office/drawing/2010/main" xmlns:a="http://schemas.openxmlformats.org/drawingml/2006/main">
          <w:pict w14:anchorId="2E88A07A">
            <v:rect id="Rectangle 1" style="position:absolute;margin-left:0;margin-top:593.15pt;width:552.75pt;height:53.6pt;z-index:251657728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spid="_x0000_s1026" filled="f" stroked="f" w14:anchorId="4239C3C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">
              <w10:wrap type="square"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BE71B1" w14:textId="77777777" w:rsidR="00A713C3" w:rsidRDefault="00A713C3">
      <w:r>
        <w:separator/>
      </w:r>
    </w:p>
  </w:footnote>
  <w:footnote w:type="continuationSeparator" w:id="0">
    <w:p w14:paraId="218AAD9C" w14:textId="77777777" w:rsidR="00A713C3" w:rsidRDefault="00A713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A8D6B1" w14:textId="77777777" w:rsidR="00961DB1" w:rsidRDefault="005F7264" w:rsidP="00235697">
    <w:pPr>
      <w:pStyle w:val="a3"/>
      <w:tabs>
        <w:tab w:val="clear" w:pos="9355"/>
        <w:tab w:val="right" w:pos="9911"/>
      </w:tabs>
      <w:ind w:right="572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04349131" wp14:editId="07777777">
              <wp:simplePos x="0" y="0"/>
              <wp:positionH relativeFrom="page">
                <wp:posOffset>306070</wp:posOffset>
              </wp:positionH>
              <wp:positionV relativeFrom="page">
                <wp:posOffset>220345</wp:posOffset>
              </wp:positionV>
              <wp:extent cx="7005955" cy="10401300"/>
              <wp:effectExtent l="10795" t="10795" r="12700" b="0"/>
              <wp:wrapNone/>
              <wp:docPr id="1098346732" name="grpPageNext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05955" cy="10401300"/>
                        <a:chOff x="454" y="0"/>
                        <a:chExt cx="11170" cy="16556"/>
                      </a:xfrm>
                    </wpg:grpSpPr>
                    <wps:wsp>
                      <wps:cNvPr id="1033835834" name="tbxIzme"/>
                      <wps:cNvSpPr txBox="1">
                        <a:spLocks noChangeArrowheads="1"/>
                      </wps:cNvSpPr>
                      <wps:spPr bwMode="auto">
                        <a:xfrm>
                          <a:off x="1134" y="15706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A4F7224" w14:textId="77777777" w:rsidR="00961DB1" w:rsidRPr="002979E3" w:rsidRDefault="00961DB1" w:rsidP="002979E3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767439871" name="Text Box 197"/>
                      <wps:cNvSpPr txBox="1">
                        <a:spLocks noChangeArrowheads="1"/>
                      </wps:cNvSpPr>
                      <wps:spPr bwMode="auto">
                        <a:xfrm>
                          <a:off x="1134" y="15989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9F92601" w14:textId="77777777" w:rsidR="00961DB1" w:rsidRPr="00A01018" w:rsidRDefault="00961DB1" w:rsidP="00D4393F">
                            <w:pPr>
                              <w:pStyle w:val="Twordizme"/>
                              <w:rPr>
                                <w:lang w:val="uk-UA"/>
                              </w:rPr>
                            </w:pPr>
                            <w:proofErr w:type="spellStart"/>
                            <w:r>
                              <w:rPr>
                                <w:lang w:val="uk-UA"/>
                              </w:rPr>
                              <w:t>Вим</w:t>
                            </w:r>
                            <w:proofErr w:type="spellEnd"/>
                            <w:r>
                              <w:rPr>
                                <w:lang w:val="uk-UA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262611769" name="tbxIzmk"/>
                      <wps:cNvSpPr txBox="1">
                        <a:spLocks noChangeArrowheads="1"/>
                      </wps:cNvSpPr>
                      <wps:spPr bwMode="auto">
                        <a:xfrm>
                          <a:off x="1701" y="15706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AE48A43" w14:textId="77777777" w:rsidR="00961DB1" w:rsidRPr="002979E3" w:rsidRDefault="00961DB1" w:rsidP="002979E3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737362949" name="Text Box 199"/>
                      <wps:cNvSpPr txBox="1">
                        <a:spLocks noChangeArrowheads="1"/>
                      </wps:cNvSpPr>
                      <wps:spPr bwMode="auto">
                        <a:xfrm>
                          <a:off x="1701" y="15989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E4DAF23" w14:textId="77777777" w:rsidR="00961DB1" w:rsidRPr="00DF2469" w:rsidRDefault="00961DB1" w:rsidP="00D4393F">
                            <w:pPr>
                              <w:pStyle w:val="Twordizme"/>
                              <w:rPr>
                                <w:szCs w:val="20"/>
                              </w:rPr>
                            </w:pPr>
                            <w:r>
                              <w:t>К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proofErr w:type="spellStart"/>
                            <w:r>
                              <w:t>л.уч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401925946" name="tbxNdoc"/>
                      <wps:cNvSpPr txBox="1">
                        <a:spLocks noChangeArrowheads="1"/>
                      </wps:cNvSpPr>
                      <wps:spPr bwMode="auto">
                        <a:xfrm>
                          <a:off x="2835" y="15706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0F40DEB" w14:textId="77777777" w:rsidR="00961DB1" w:rsidRPr="00DF2469" w:rsidRDefault="00961DB1" w:rsidP="00D4393F">
                            <w:pPr>
                              <w:pStyle w:val="Twordizme"/>
                            </w:pP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780020852" name="Text Box 201"/>
                      <wps:cNvSpPr txBox="1">
                        <a:spLocks noChangeArrowheads="1"/>
                      </wps:cNvSpPr>
                      <wps:spPr bwMode="auto">
                        <a:xfrm>
                          <a:off x="2835" y="15989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2087051" w14:textId="77777777" w:rsidR="00961DB1" w:rsidRPr="00DF2469" w:rsidRDefault="00961DB1" w:rsidP="00D4393F">
                            <w:pPr>
                              <w:pStyle w:val="Twordizme"/>
                              <w:rPr>
                                <w:szCs w:val="20"/>
                              </w:rPr>
                            </w:pPr>
                            <w:r>
                              <w:t>№ док.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593501092" name="Text Box 202"/>
                      <wps:cNvSpPr txBox="1">
                        <a:spLocks noChangeArrowheads="1"/>
                      </wps:cNvSpPr>
                      <wps:spPr bwMode="auto">
                        <a:xfrm>
                          <a:off x="3402" y="15706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7A52294" w14:textId="77777777" w:rsidR="00961DB1" w:rsidRDefault="00961DB1" w:rsidP="00D4393F">
                            <w:pPr>
                              <w:pStyle w:val="Tworddate"/>
                            </w:pP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113689637" name="Text Box 203"/>
                      <wps:cNvSpPr txBox="1">
                        <a:spLocks noChangeArrowheads="1"/>
                      </wps:cNvSpPr>
                      <wps:spPr bwMode="auto">
                        <a:xfrm>
                          <a:off x="3402" y="15989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B05E693" w14:textId="77777777" w:rsidR="00961DB1" w:rsidRPr="00DF2469" w:rsidRDefault="00961DB1" w:rsidP="00D4393F">
                            <w:pPr>
                              <w:pStyle w:val="Twordizme"/>
                            </w:pPr>
                            <w:r>
                              <w:t>П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proofErr w:type="spellStart"/>
                            <w:r>
                              <w:t>дп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256140389" name="tbxIzmd"/>
                      <wps:cNvSpPr txBox="1">
                        <a:spLocks noChangeArrowheads="1"/>
                      </wps:cNvSpPr>
                      <wps:spPr bwMode="auto">
                        <a:xfrm>
                          <a:off x="4253" y="15706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07DCDA8" w14:textId="77777777" w:rsidR="00961DB1" w:rsidRPr="00AF072F" w:rsidRDefault="00961DB1" w:rsidP="00D4393F">
                            <w:pPr>
                              <w:rPr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523691792" name="Text Box 205"/>
                      <wps:cNvSpPr txBox="1">
                        <a:spLocks noChangeArrowheads="1"/>
                      </wps:cNvSpPr>
                      <wps:spPr bwMode="auto">
                        <a:xfrm>
                          <a:off x="4253" y="15989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DA63C48" w14:textId="77777777" w:rsidR="00961DB1" w:rsidRPr="009155C0" w:rsidRDefault="00961DB1" w:rsidP="00D4393F">
                            <w:pPr>
                              <w:pStyle w:val="Twordizme"/>
                            </w:pPr>
                            <w:r w:rsidRPr="009155C0">
                              <w:t>Дата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249161342" name="tbxOboz"/>
                      <wps:cNvSpPr txBox="1">
                        <a:spLocks noChangeArrowheads="1"/>
                      </wps:cNvSpPr>
                      <wps:spPr bwMode="auto">
                        <a:xfrm>
                          <a:off x="5160" y="15649"/>
                          <a:ext cx="5698" cy="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0E468C" w14:textId="77777777" w:rsidR="005E46B3" w:rsidRPr="00433EAD" w:rsidRDefault="00831872" w:rsidP="00D139D5">
                            <w:pPr>
                              <w:pStyle w:val="Twordnaim"/>
                              <w:rPr>
                                <w:rFonts w:ascii="Calibri" w:hAnsi="Calibri"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831872">
                              <w:rPr>
                                <w:rFonts w:ascii="Calibri" w:hAnsi="Calibri"/>
                                <w:iCs/>
                                <w:sz w:val="18"/>
                                <w:szCs w:val="18"/>
                                <w:lang w:val="uk-UA"/>
                              </w:rPr>
                              <w:t>Встановлення</w:t>
                            </w:r>
                            <w:r w:rsidR="005E3012">
                              <w:rPr>
                                <w:rFonts w:ascii="Calibri" w:hAnsi="Calibri"/>
                                <w:iCs/>
                                <w:sz w:val="18"/>
                                <w:szCs w:val="18"/>
                                <w:lang w:val="uk-UA"/>
                              </w:rPr>
                              <w:t xml:space="preserve"> додаткового </w:t>
                            </w:r>
                            <w:r w:rsidR="00515E0B">
                              <w:rPr>
                                <w:rFonts w:ascii="Calibri" w:hAnsi="Calibri"/>
                                <w:iCs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="008336E2">
                              <w:rPr>
                                <w:rFonts w:ascii="Calibri" w:hAnsi="Calibri"/>
                                <w:iCs/>
                                <w:sz w:val="18"/>
                                <w:szCs w:val="18"/>
                                <w:lang w:val="uk-UA"/>
                              </w:rPr>
                              <w:t>екстракторного бачка на</w:t>
                            </w:r>
                            <w:r w:rsidR="005E3012">
                              <w:rPr>
                                <w:rFonts w:ascii="Calibri" w:hAnsi="Calibri"/>
                                <w:iCs/>
                                <w:sz w:val="18"/>
                                <w:szCs w:val="18"/>
                                <w:lang w:val="uk-UA"/>
                              </w:rPr>
                              <w:t xml:space="preserve"> СВК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  <wps:wsp>
                      <wps:cNvPr id="1850984970" name="Text Box 207"/>
                      <wps:cNvSpPr txBox="1">
                        <a:spLocks noChangeArrowheads="1"/>
                      </wps:cNvSpPr>
                      <wps:spPr bwMode="auto">
                        <a:xfrm>
                          <a:off x="11057" y="15422"/>
                          <a:ext cx="567" cy="39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7FB25B" w14:textId="77777777" w:rsidR="00961DB1" w:rsidRPr="003A75B2" w:rsidRDefault="00961DB1" w:rsidP="00D4393F">
                            <w:pPr>
                              <w:pStyle w:val="Twordlitlistlistov"/>
                            </w:pPr>
                            <w:r>
                              <w:t>Лист</w:t>
                            </w:r>
                          </w:p>
                          <w:p w14:paraId="450EA2D7" w14:textId="77777777" w:rsidR="00961DB1" w:rsidRPr="00CA2394" w:rsidRDefault="00961DB1" w:rsidP="00D4393F">
                            <w:pPr>
                              <w:rPr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36000" rIns="0" bIns="0" anchor="t" anchorCtr="0" upright="1">
                        <a:noAutofit/>
                      </wps:bodyPr>
                    </wps:wsp>
                    <wps:wsp>
                      <wps:cNvPr id="976966076" name="tbxPage"/>
                      <wps:cNvSpPr txBox="1">
                        <a:spLocks noChangeArrowheads="1"/>
                      </wps:cNvSpPr>
                      <wps:spPr bwMode="auto">
                        <a:xfrm>
                          <a:off x="11057" y="15819"/>
                          <a:ext cx="567" cy="45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DD355C9" w14:textId="77777777" w:rsidR="00961DB1" w:rsidRPr="00D972B8" w:rsidRDefault="00961DB1" w:rsidP="00D972B8">
                            <w:pPr>
                              <w:jc w:val="center"/>
                              <w:rPr>
                                <w:rFonts w:ascii="ISOCPEUR" w:hAnsi="ISOCPEUR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308587446" name="tbxInpo"/>
                      <wps:cNvSpPr txBox="1">
                        <a:spLocks noChangeArrowheads="1"/>
                      </wps:cNvSpPr>
                      <wps:spPr bwMode="auto">
                        <a:xfrm>
                          <a:off x="737" y="14855"/>
                          <a:ext cx="397" cy="14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81F0B1" w14:textId="77777777" w:rsidR="00961DB1" w:rsidRPr="00901D73" w:rsidRDefault="00961DB1" w:rsidP="00D4393F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vert270" wrap="square" lIns="36000" tIns="36000" rIns="0" bIns="0" anchor="t" anchorCtr="0" upright="1">
                        <a:noAutofit/>
                      </wps:bodyPr>
                    </wps:wsp>
                    <wps:wsp>
                      <wps:cNvPr id="1808141343" name="Text Box 210"/>
                      <wps:cNvSpPr txBox="1">
                        <a:spLocks noChangeArrowheads="1"/>
                      </wps:cNvSpPr>
                      <wps:spPr bwMode="auto">
                        <a:xfrm>
                          <a:off x="454" y="14855"/>
                          <a:ext cx="283" cy="141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EC7FB2E" w14:textId="77777777" w:rsidR="00961DB1" w:rsidRPr="00A01018" w:rsidRDefault="00961DB1" w:rsidP="00D4393F">
                            <w:pPr>
                              <w:pStyle w:val="Twordaddfieldheads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proofErr w:type="spellStart"/>
                            <w:r w:rsidRPr="0068301B">
                              <w:t>нв</w:t>
                            </w:r>
                            <w:proofErr w:type="spellEnd"/>
                            <w:r w:rsidRPr="0068301B">
                              <w:t xml:space="preserve">. № </w:t>
                            </w:r>
                            <w:proofErr w:type="spellStart"/>
                            <w:proofErr w:type="gramStart"/>
                            <w:r>
                              <w:rPr>
                                <w:lang w:val="uk-UA"/>
                              </w:rPr>
                              <w:t>ориг</w:t>
                            </w:r>
                            <w:proofErr w:type="spellEnd"/>
                            <w:r>
                              <w:rPr>
                                <w:lang w:val="uk-UA"/>
                              </w:rPr>
                              <w:t>..</w:t>
                            </w:r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798127469" name="tbxInpd"/>
                      <wps:cNvSpPr txBox="1">
                        <a:spLocks noChangeArrowheads="1"/>
                      </wps:cNvSpPr>
                      <wps:spPr bwMode="auto">
                        <a:xfrm>
                          <a:off x="737" y="12871"/>
                          <a:ext cx="397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7AAFBA" w14:textId="77777777" w:rsidR="00961DB1" w:rsidRPr="00693C49" w:rsidRDefault="00961DB1" w:rsidP="00693C49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vert270" wrap="square" lIns="36000" tIns="36000" rIns="0" bIns="0" anchor="t" anchorCtr="0" upright="1">
                        <a:noAutofit/>
                      </wps:bodyPr>
                    </wps:wsp>
                    <wps:wsp>
                      <wps:cNvPr id="152580729" name="Text Box 212"/>
                      <wps:cNvSpPr txBox="1">
                        <a:spLocks noChangeArrowheads="1"/>
                      </wps:cNvSpPr>
                      <wps:spPr bwMode="auto">
                        <a:xfrm>
                          <a:off x="454" y="12871"/>
                          <a:ext cx="283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BECA51" w14:textId="77777777" w:rsidR="00961DB1" w:rsidRPr="00FA5B34" w:rsidRDefault="00961DB1" w:rsidP="00D4393F">
                            <w:pPr>
                              <w:pStyle w:val="Twordaddfieldheads"/>
                            </w:pPr>
                            <w:r>
                              <w:t>П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proofErr w:type="spellStart"/>
                            <w:r>
                              <w:t>дп</w:t>
                            </w:r>
                            <w:proofErr w:type="spellEnd"/>
                            <w:r>
                              <w:t xml:space="preserve">. 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r w:rsidRPr="00B9371F">
                              <w:t xml:space="preserve"> дата</w:t>
                            </w:r>
                          </w:p>
                          <w:p w14:paraId="56EE48EE" w14:textId="77777777" w:rsidR="00961DB1" w:rsidRPr="00AF072F" w:rsidRDefault="00961DB1" w:rsidP="00D4393F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658835781" name="tbxInvz"/>
                      <wps:cNvSpPr txBox="1">
                        <a:spLocks noChangeArrowheads="1"/>
                      </wps:cNvSpPr>
                      <wps:spPr bwMode="auto">
                        <a:xfrm>
                          <a:off x="737" y="11453"/>
                          <a:ext cx="397" cy="14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08EB2C" w14:textId="77777777" w:rsidR="00961DB1" w:rsidRPr="00693C49" w:rsidRDefault="00961DB1" w:rsidP="00693C49"/>
                        </w:txbxContent>
                      </wps:txbx>
                      <wps:bodyPr rot="0" vert="vert270" wrap="square" lIns="36000" tIns="36000" rIns="0" bIns="0" anchor="t" anchorCtr="0" upright="1">
                        <a:noAutofit/>
                      </wps:bodyPr>
                    </wps:wsp>
                    <wps:wsp>
                      <wps:cNvPr id="1882338512" name="Text Box 214"/>
                      <wps:cNvSpPr txBox="1">
                        <a:spLocks noChangeArrowheads="1"/>
                      </wps:cNvSpPr>
                      <wps:spPr bwMode="auto">
                        <a:xfrm>
                          <a:off x="454" y="11453"/>
                          <a:ext cx="283" cy="14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DED5B2" w14:textId="77777777" w:rsidR="00961DB1" w:rsidRPr="00920A24" w:rsidRDefault="00961DB1" w:rsidP="00D4393F">
                            <w:pPr>
                              <w:pStyle w:val="Twordaddfieldheads"/>
                            </w:pPr>
                            <w:proofErr w:type="spellStart"/>
                            <w:r>
                              <w:t>Вза</w:t>
                            </w:r>
                            <w:proofErr w:type="spellEnd"/>
                            <w:r>
                              <w:rPr>
                                <w:lang w:val="uk-UA"/>
                              </w:rPr>
                              <w:t>м</w:t>
                            </w:r>
                            <w:r>
                              <w:t xml:space="preserve">. 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proofErr w:type="spellStart"/>
                            <w:r>
                              <w:t>нв</w:t>
                            </w:r>
                            <w:proofErr w:type="spellEnd"/>
                            <w:r>
                              <w:t>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575417507" name="Line 215"/>
                      <wps:cNvCnPr>
                        <a:cxnSpLocks noChangeShapeType="1"/>
                      </wps:cNvCnPr>
                      <wps:spPr bwMode="auto">
                        <a:xfrm>
                          <a:off x="1134" y="0"/>
                          <a:ext cx="0" cy="11452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07425884" name="Line 216"/>
                      <wps:cNvCnPr>
                        <a:cxnSpLocks noChangeShapeType="1"/>
                      </wps:cNvCnPr>
                      <wps:spPr bwMode="auto">
                        <a:xfrm>
                          <a:off x="1134" y="16273"/>
                          <a:ext cx="9921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78648976" name="Line 217"/>
                      <wps:cNvCnPr>
                        <a:cxnSpLocks noChangeShapeType="1"/>
                      </wps:cNvCnPr>
                      <wps:spPr bwMode="auto">
                        <a:xfrm>
                          <a:off x="1701" y="15422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74605525" name="Line 218"/>
                      <wps:cNvCnPr>
                        <a:cxnSpLocks noChangeShapeType="1"/>
                      </wps:cNvCnPr>
                      <wps:spPr bwMode="auto">
                        <a:xfrm>
                          <a:off x="2268" y="15422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13096193" name="Line 219"/>
                      <wps:cNvCnPr>
                        <a:cxnSpLocks noChangeShapeType="1"/>
                      </wps:cNvCnPr>
                      <wps:spPr bwMode="auto">
                        <a:xfrm>
                          <a:off x="3402" y="15422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32537292" name="Line 220"/>
                      <wps:cNvCnPr>
                        <a:cxnSpLocks noChangeShapeType="1"/>
                      </wps:cNvCnPr>
                      <wps:spPr bwMode="auto">
                        <a:xfrm>
                          <a:off x="4253" y="15422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02171864" name="Line 221"/>
                      <wps:cNvCnPr>
                        <a:cxnSpLocks noChangeShapeType="1"/>
                      </wps:cNvCnPr>
                      <wps:spPr bwMode="auto">
                        <a:xfrm>
                          <a:off x="4820" y="15422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08833629" name="Line 222"/>
                      <wps:cNvCnPr>
                        <a:cxnSpLocks noChangeShapeType="1"/>
                      </wps:cNvCnPr>
                      <wps:spPr bwMode="auto">
                        <a:xfrm>
                          <a:off x="1134" y="15422"/>
                          <a:ext cx="9921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93963101" name="Text Box 223"/>
                      <wps:cNvSpPr txBox="1">
                        <a:spLocks noChangeArrowheads="1"/>
                      </wps:cNvSpPr>
                      <wps:spPr bwMode="auto">
                        <a:xfrm>
                          <a:off x="10206" y="16273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703F60" w14:textId="77777777" w:rsidR="00961DB1" w:rsidRPr="003A75B2" w:rsidRDefault="00961DB1" w:rsidP="00D4393F">
                            <w:pPr>
                              <w:pStyle w:val="Twordcopyformat"/>
                            </w:pPr>
                            <w:r>
                              <w:t>Формат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812287270" name="tbxFrmt"/>
                      <wps:cNvSpPr txBox="1">
                        <a:spLocks noChangeArrowheads="1"/>
                      </wps:cNvSpPr>
                      <wps:spPr bwMode="auto">
                        <a:xfrm>
                          <a:off x="11057" y="16273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41F3AE" w14:textId="77777777" w:rsidR="00961DB1" w:rsidRPr="003A75B2" w:rsidRDefault="00961DB1" w:rsidP="00D4393F">
                            <w:pPr>
                              <w:pStyle w:val="Twordcopyformat"/>
                            </w:pPr>
                            <w:r>
                              <w:t>А4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4201703" name="Text Box 225"/>
                      <wps:cNvSpPr txBox="1">
                        <a:spLocks noChangeArrowheads="1"/>
                      </wps:cNvSpPr>
                      <wps:spPr bwMode="auto">
                        <a:xfrm>
                          <a:off x="4820" y="16273"/>
                          <a:ext cx="1701" cy="2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7BC318" w14:textId="77777777" w:rsidR="00961DB1" w:rsidRPr="003A75B2" w:rsidRDefault="00961DB1" w:rsidP="00D4393F">
                            <w:pPr>
                              <w:pStyle w:val="Twordcopyformat"/>
                            </w:pPr>
                            <w:r>
                              <w:rPr>
                                <w:lang w:val="uk-UA"/>
                              </w:rPr>
                              <w:t>Копіював</w:t>
                            </w:r>
                            <w:r>
                              <w:t>:</w:t>
                            </w:r>
                          </w:p>
                          <w:p w14:paraId="121FD38A" w14:textId="77777777" w:rsidR="00961DB1" w:rsidRPr="00AF072F" w:rsidRDefault="00961DB1" w:rsidP="00D4393F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106315341" name="Line 226"/>
                      <wps:cNvCnPr>
                        <a:cxnSpLocks noChangeShapeType="1"/>
                      </wps:cNvCnPr>
                      <wps:spPr bwMode="auto">
                        <a:xfrm>
                          <a:off x="1134" y="0"/>
                          <a:ext cx="10488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408664243" name="Line 227"/>
                      <wps:cNvCnPr>
                        <a:cxnSpLocks noChangeShapeType="1"/>
                      </wps:cNvCnPr>
                      <wps:spPr bwMode="auto">
                        <a:xfrm>
                          <a:off x="11624" y="0"/>
                          <a:ext cx="0" cy="16271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86197091" name="Line 228"/>
                      <wps:cNvCnPr>
                        <a:cxnSpLocks noChangeShapeType="1"/>
                      </wps:cNvCnPr>
                      <wps:spPr bwMode="auto">
                        <a:xfrm>
                          <a:off x="1134" y="15989"/>
                          <a:ext cx="368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23911709" name="tbxIzml"/>
                      <wps:cNvSpPr txBox="1">
                        <a:spLocks noChangeArrowheads="1"/>
                      </wps:cNvSpPr>
                      <wps:spPr bwMode="auto">
                        <a:xfrm>
                          <a:off x="2268" y="15706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E2DD96" w14:textId="77777777" w:rsidR="00961DB1" w:rsidRPr="002979E3" w:rsidRDefault="00961DB1" w:rsidP="002979E3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466301625" name="Text Box 230"/>
                      <wps:cNvSpPr txBox="1">
                        <a:spLocks noChangeArrowheads="1"/>
                      </wps:cNvSpPr>
                      <wps:spPr bwMode="auto">
                        <a:xfrm>
                          <a:off x="2268" y="15989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C59EB58" w14:textId="77777777" w:rsidR="00961DB1" w:rsidRPr="00DF2469" w:rsidRDefault="00961DB1" w:rsidP="00D4393F">
                            <w:pPr>
                              <w:pStyle w:val="Twordizme"/>
                            </w:pPr>
                            <w:r>
                              <w:t>Лист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628614706" name="Line 231"/>
                      <wps:cNvCnPr>
                        <a:cxnSpLocks noChangeShapeType="1"/>
                      </wps:cNvCnPr>
                      <wps:spPr bwMode="auto">
                        <a:xfrm>
                          <a:off x="2835" y="15422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4349131" id="grpPageNext" o:spid="_x0000_s1026" style="position:absolute;margin-left:24.1pt;margin-top:17.35pt;width:551.65pt;height:819pt;z-index:251656704;mso-position-horizontal-relative:page;mso-position-vertical-relative:page" coordorigin="454" coordsize="11170,16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bxIzme" o:spid="_x0000_s1027" type="#_x0000_t202" style="position:absolute;left:1134;top:15706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" filled="f" strokeweight=".5pt">
                <v:textbox inset="0,.5mm,0,0">
                  <w:txbxContent>
                    <w:p w14:paraId="0A4F7224" w14:textId="77777777" w:rsidR="00961DB1" w:rsidRPr="002979E3" w:rsidRDefault="00961DB1" w:rsidP="002979E3"/>
                  </w:txbxContent>
                </v:textbox>
              </v:shape>
              <v:shape id="Text Box 197" o:spid="_x0000_s1028" type="#_x0000_t202" style="position:absolute;left:1134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" filled="f" strokeweight=".5pt">
                <v:textbox inset="0,.5mm,0,0">
                  <w:txbxContent>
                    <w:p w14:paraId="19F92601" w14:textId="77777777" w:rsidR="00961DB1" w:rsidRPr="00A01018" w:rsidRDefault="00961DB1" w:rsidP="00D4393F">
                      <w:pPr>
                        <w:pStyle w:val="Twordizme"/>
                        <w:rPr>
                          <w:lang w:val="uk-UA"/>
                        </w:rPr>
                      </w:pPr>
                      <w:proofErr w:type="spellStart"/>
                      <w:r>
                        <w:rPr>
                          <w:lang w:val="uk-UA"/>
                        </w:rPr>
                        <w:t>Вим</w:t>
                      </w:r>
                      <w:proofErr w:type="spellEnd"/>
                      <w:r>
                        <w:rPr>
                          <w:lang w:val="uk-UA"/>
                        </w:rPr>
                        <w:t>.</w:t>
                      </w:r>
                    </w:p>
                  </w:txbxContent>
                </v:textbox>
              </v:shape>
              <v:shape id="tbxIzmk" o:spid="_x0000_s1029" type="#_x0000_t202" style="position:absolute;left:1701;top:15706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" filled="f" strokeweight=".5pt">
                <v:textbox inset="0,.5mm,0,0">
                  <w:txbxContent>
                    <w:p w14:paraId="5AE48A43" w14:textId="77777777" w:rsidR="00961DB1" w:rsidRPr="002979E3" w:rsidRDefault="00961DB1" w:rsidP="002979E3"/>
                  </w:txbxContent>
                </v:textbox>
              </v:shape>
              <v:shape id="Text Box 199" o:spid="_x0000_s1030" type="#_x0000_t202" style="position:absolute;left:1701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" filled="f" strokeweight=".5pt">
                <v:textbox inset="0,.5mm,0,0">
                  <w:txbxContent>
                    <w:p w14:paraId="0E4DAF23" w14:textId="77777777" w:rsidR="00961DB1" w:rsidRPr="00DF2469" w:rsidRDefault="00961DB1" w:rsidP="00D4393F">
                      <w:pPr>
                        <w:pStyle w:val="Twordizme"/>
                        <w:rPr>
                          <w:szCs w:val="20"/>
                        </w:rPr>
                      </w:pPr>
                      <w:r>
                        <w:t>К</w:t>
                      </w:r>
                      <w:r>
                        <w:rPr>
                          <w:lang w:val="uk-UA"/>
                        </w:rPr>
                        <w:t>і</w:t>
                      </w:r>
                      <w:proofErr w:type="spellStart"/>
                      <w:r>
                        <w:t>л.уч</w:t>
                      </w:r>
                      <w:proofErr w:type="spellEnd"/>
                    </w:p>
                  </w:txbxContent>
                </v:textbox>
              </v:shape>
              <v:shape id="tbxNdoc" o:spid="_x0000_s1031" type="#_x0000_t202" style="position:absolute;left:2835;top:15706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" filled="f" strokeweight=".5pt">
                <v:textbox inset="0,.5mm,0,0">
                  <w:txbxContent>
                    <w:p w14:paraId="50F40DEB" w14:textId="77777777" w:rsidR="00961DB1" w:rsidRPr="00DF2469" w:rsidRDefault="00961DB1" w:rsidP="00D4393F">
                      <w:pPr>
                        <w:pStyle w:val="Twordizme"/>
                      </w:pPr>
                    </w:p>
                  </w:txbxContent>
                </v:textbox>
              </v:shape>
              <v:shape id="Text Box 201" o:spid="_x0000_s1032" type="#_x0000_t202" style="position:absolute;left:2835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" filled="f" strokeweight=".5pt">
                <v:textbox inset="0,.5mm,0,0">
                  <w:txbxContent>
                    <w:p w14:paraId="02087051" w14:textId="77777777" w:rsidR="00961DB1" w:rsidRPr="00DF2469" w:rsidRDefault="00961DB1" w:rsidP="00D4393F">
                      <w:pPr>
                        <w:pStyle w:val="Twordizme"/>
                        <w:rPr>
                          <w:szCs w:val="20"/>
                        </w:rPr>
                      </w:pPr>
                      <w:r>
                        <w:t>№ док.</w:t>
                      </w:r>
                    </w:p>
                  </w:txbxContent>
                </v:textbox>
              </v:shape>
              <v:shape id="Text Box 202" o:spid="_x0000_s1033" type="#_x0000_t202" style="position:absolute;left:3402;top:15706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" filled="f" strokeweight=".5pt">
                <v:textbox inset="0,.5mm,0,0">
                  <w:txbxContent>
                    <w:p w14:paraId="77A52294" w14:textId="77777777" w:rsidR="00961DB1" w:rsidRDefault="00961DB1" w:rsidP="00D4393F">
                      <w:pPr>
                        <w:pStyle w:val="Tworddate"/>
                      </w:pPr>
                    </w:p>
                  </w:txbxContent>
                </v:textbox>
              </v:shape>
              <v:shape id="Text Box 203" o:spid="_x0000_s1034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" filled="f" strokeweight=".5pt">
                <v:textbox inset="0,.5mm,0,0">
                  <w:txbxContent>
                    <w:p w14:paraId="5B05E693" w14:textId="77777777" w:rsidR="00961DB1" w:rsidRPr="00DF2469" w:rsidRDefault="00961DB1" w:rsidP="00D4393F">
                      <w:pPr>
                        <w:pStyle w:val="Twordizme"/>
                      </w:pPr>
                      <w:r>
                        <w:t>П</w:t>
                      </w:r>
                      <w:r>
                        <w:rPr>
                          <w:lang w:val="uk-UA"/>
                        </w:rPr>
                        <w:t>і</w:t>
                      </w:r>
                      <w:proofErr w:type="spellStart"/>
                      <w:r>
                        <w:t>дп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</v:shape>
              <v:shape id="tbxIzmd" o:spid="_x0000_s1035" type="#_x0000_t202" style="position:absolute;left:4253;top:15706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" filled="f" strokeweight=".5pt">
                <v:textbox inset="0,.5mm,0,0">
                  <w:txbxContent>
                    <w:p w14:paraId="007DCDA8" w14:textId="77777777" w:rsidR="00961DB1" w:rsidRPr="00AF072F" w:rsidRDefault="00961DB1" w:rsidP="00D4393F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shape>
              <v:shape id="Text Box 205" o:spid="_x0000_s1036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" filled="f" strokeweight=".5pt">
                <v:textbox inset="0,.5mm,0,0">
                  <w:txbxContent>
                    <w:p w14:paraId="0DA63C48" w14:textId="77777777" w:rsidR="00961DB1" w:rsidRPr="009155C0" w:rsidRDefault="00961DB1" w:rsidP="00D4393F">
                      <w:pPr>
                        <w:pStyle w:val="Twordizme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tbxOboz" o:spid="_x0000_s1037" type="#_x0000_t202" style="position:absolute;left:5160;top:15649;width:5698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" filled="f" stroked="f">
                <v:textbox inset=",0,,0">
                  <w:txbxContent>
                    <w:p w14:paraId="370E468C" w14:textId="77777777" w:rsidR="005E46B3" w:rsidRPr="00433EAD" w:rsidRDefault="00831872" w:rsidP="00D139D5">
                      <w:pPr>
                        <w:pStyle w:val="Twordnaim"/>
                        <w:rPr>
                          <w:rFonts w:ascii="Calibri" w:hAnsi="Calibri"/>
                          <w:sz w:val="24"/>
                          <w:szCs w:val="24"/>
                          <w:lang w:val="uk-UA"/>
                        </w:rPr>
                      </w:pPr>
                      <w:r w:rsidRPr="00831872">
                        <w:rPr>
                          <w:rFonts w:ascii="Calibri" w:hAnsi="Calibri"/>
                          <w:iCs/>
                          <w:sz w:val="18"/>
                          <w:szCs w:val="18"/>
                          <w:lang w:val="uk-UA"/>
                        </w:rPr>
                        <w:t>Встановлення</w:t>
                      </w:r>
                      <w:r w:rsidR="005E3012">
                        <w:rPr>
                          <w:rFonts w:ascii="Calibri" w:hAnsi="Calibri"/>
                          <w:iCs/>
                          <w:sz w:val="18"/>
                          <w:szCs w:val="18"/>
                          <w:lang w:val="uk-UA"/>
                        </w:rPr>
                        <w:t xml:space="preserve"> додаткового </w:t>
                      </w:r>
                      <w:r w:rsidR="00515E0B">
                        <w:rPr>
                          <w:rFonts w:ascii="Calibri" w:hAnsi="Calibri"/>
                          <w:iCs/>
                          <w:sz w:val="18"/>
                          <w:szCs w:val="18"/>
                          <w:lang w:val="uk-UA"/>
                        </w:rPr>
                        <w:t xml:space="preserve"> </w:t>
                      </w:r>
                      <w:r w:rsidR="008336E2">
                        <w:rPr>
                          <w:rFonts w:ascii="Calibri" w:hAnsi="Calibri"/>
                          <w:iCs/>
                          <w:sz w:val="18"/>
                          <w:szCs w:val="18"/>
                          <w:lang w:val="uk-UA"/>
                        </w:rPr>
                        <w:t>екстракторного бачка на</w:t>
                      </w:r>
                      <w:r w:rsidR="005E3012">
                        <w:rPr>
                          <w:rFonts w:ascii="Calibri" w:hAnsi="Calibri"/>
                          <w:iCs/>
                          <w:sz w:val="18"/>
                          <w:szCs w:val="18"/>
                          <w:lang w:val="uk-UA"/>
                        </w:rPr>
                        <w:t xml:space="preserve"> СВК</w:t>
                      </w:r>
                    </w:p>
                  </w:txbxContent>
                </v:textbox>
              </v:shape>
              <v:shape id="Text Box 207" o:spid="_x0000_s1038" type="#_x0000_t202" style="position:absolute;left:11057;top:15422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" filled="f" strokeweight="1.5pt">
                <v:textbox inset="0,1mm,0,0">
                  <w:txbxContent>
                    <w:p w14:paraId="117FB25B" w14:textId="77777777" w:rsidR="00961DB1" w:rsidRPr="003A75B2" w:rsidRDefault="00961DB1" w:rsidP="00D4393F">
                      <w:pPr>
                        <w:pStyle w:val="Twordlitlistlistov"/>
                      </w:pPr>
                      <w:r>
                        <w:t>Лист</w:t>
                      </w:r>
                    </w:p>
                    <w:p w14:paraId="450EA2D7" w14:textId="77777777" w:rsidR="00961DB1" w:rsidRPr="00CA2394" w:rsidRDefault="00961DB1" w:rsidP="00D4393F">
                      <w:pPr>
                        <w:rPr>
                          <w:szCs w:val="18"/>
                        </w:rPr>
                      </w:pPr>
                    </w:p>
                  </w:txbxContent>
                </v:textbox>
              </v:shape>
              <v:shape id="tbxPage" o:spid="_x0000_s1039" type="#_x0000_t202" style="position:absolute;left:11057;top:15819;width:567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" filled="f" strokeweight="1.5pt">
                <v:textbox inset="0,0,0,0">
                  <w:txbxContent>
                    <w:p w14:paraId="3DD355C9" w14:textId="77777777" w:rsidR="00961DB1" w:rsidRPr="00D972B8" w:rsidRDefault="00961DB1" w:rsidP="00D972B8">
                      <w:pPr>
                        <w:jc w:val="center"/>
                        <w:rPr>
                          <w:rFonts w:ascii="ISOCPEUR" w:hAnsi="ISOCPEUR"/>
                          <w:szCs w:val="20"/>
                        </w:rPr>
                      </w:pPr>
                    </w:p>
                  </w:txbxContent>
                </v:textbox>
              </v:shape>
              <v:shape id="tbxInpo" o:spid="_x0000_s1040" type="#_x0000_t202" style="position:absolute;left:737;top:14855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" strokeweight="1.5pt">
                <v:textbox style="layout-flow:vertical;mso-layout-flow-alt:bottom-to-top" inset="1mm,1mm,0,0">
                  <w:txbxContent>
                    <w:p w14:paraId="1A81F0B1" w14:textId="77777777" w:rsidR="00961DB1" w:rsidRPr="00901D73" w:rsidRDefault="00961DB1" w:rsidP="00D4393F">
                      <w:pPr>
                        <w:jc w:val="center"/>
                        <w:rPr>
                          <w:rFonts w:ascii="Arial" w:hAnsi="Arial" w:cs="Arial"/>
                          <w:i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  <v:shape id="Text Box 210" o:spid="_x0000_s1041" type="#_x0000_t202" style="position:absolute;left:454;top:14855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" filled="f" strokeweight="1.5pt">
                <v:textbox style="layout-flow:vertical;mso-layout-flow-alt:bottom-to-top" inset="0,0,0,0">
                  <w:txbxContent>
                    <w:p w14:paraId="0EC7FB2E" w14:textId="77777777" w:rsidR="00961DB1" w:rsidRPr="00A01018" w:rsidRDefault="00961DB1" w:rsidP="00D4393F">
                      <w:pPr>
                        <w:pStyle w:val="Twordaddfieldheads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І</w:t>
                      </w:r>
                      <w:proofErr w:type="spellStart"/>
                      <w:r w:rsidRPr="0068301B">
                        <w:t>нв</w:t>
                      </w:r>
                      <w:proofErr w:type="spellEnd"/>
                      <w:r w:rsidRPr="0068301B">
                        <w:t xml:space="preserve">. № </w:t>
                      </w:r>
                      <w:proofErr w:type="spellStart"/>
                      <w:proofErr w:type="gramStart"/>
                      <w:r>
                        <w:rPr>
                          <w:lang w:val="uk-UA"/>
                        </w:rPr>
                        <w:t>ориг</w:t>
                      </w:r>
                      <w:proofErr w:type="spellEnd"/>
                      <w:r>
                        <w:rPr>
                          <w:lang w:val="uk-UA"/>
                        </w:rPr>
                        <w:t>..</w:t>
                      </w:r>
                      <w:proofErr w:type="gramEnd"/>
                    </w:p>
                  </w:txbxContent>
                </v:textbox>
              </v:shape>
              <v:shape id="tbxInpd" o:spid="_x0000_s1042" type="#_x0000_t202" style="position:absolute;left:737;top:12871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" strokeweight="1.5pt">
                <v:textbox style="layout-flow:vertical;mso-layout-flow-alt:bottom-to-top" inset="1mm,1mm,0,0">
                  <w:txbxContent>
                    <w:p w14:paraId="717AAFBA" w14:textId="77777777" w:rsidR="00961DB1" w:rsidRPr="00693C49" w:rsidRDefault="00961DB1" w:rsidP="00693C49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v:shape id="Text Box 212" o:spid="_x0000_s1043" type="#_x0000_t202" style="position:absolute;left:454;top:12871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" strokeweight="1.5pt">
                <v:textbox style="layout-flow:vertical;mso-layout-flow-alt:bottom-to-top" inset="0,0,0,0">
                  <w:txbxContent>
                    <w:p w14:paraId="6CBECA51" w14:textId="77777777" w:rsidR="00961DB1" w:rsidRPr="00FA5B34" w:rsidRDefault="00961DB1" w:rsidP="00D4393F">
                      <w:pPr>
                        <w:pStyle w:val="Twordaddfieldheads"/>
                      </w:pPr>
                      <w:r>
                        <w:t>П</w:t>
                      </w:r>
                      <w:r>
                        <w:rPr>
                          <w:lang w:val="uk-UA"/>
                        </w:rPr>
                        <w:t>і</w:t>
                      </w:r>
                      <w:proofErr w:type="spellStart"/>
                      <w:r>
                        <w:t>дп</w:t>
                      </w:r>
                      <w:proofErr w:type="spellEnd"/>
                      <w:r>
                        <w:t xml:space="preserve">. </w:t>
                      </w:r>
                      <w:r>
                        <w:rPr>
                          <w:lang w:val="uk-UA"/>
                        </w:rPr>
                        <w:t>і</w:t>
                      </w:r>
                      <w:r w:rsidRPr="00B9371F">
                        <w:t xml:space="preserve"> дата</w:t>
                      </w:r>
                    </w:p>
                    <w:p w14:paraId="56EE48EE" w14:textId="77777777" w:rsidR="00961DB1" w:rsidRPr="00AF072F" w:rsidRDefault="00961DB1" w:rsidP="00D4393F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v:shape id="tbxInvz" o:spid="_x0000_s1044" type="#_x0000_t202" style="position:absolute;left:737;top:11453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" strokeweight="1.5pt">
                <v:textbox style="layout-flow:vertical;mso-layout-flow-alt:bottom-to-top" inset="1mm,1mm,0,0">
                  <w:txbxContent>
                    <w:p w14:paraId="2908EB2C" w14:textId="77777777" w:rsidR="00961DB1" w:rsidRPr="00693C49" w:rsidRDefault="00961DB1" w:rsidP="00693C49"/>
                  </w:txbxContent>
                </v:textbox>
              </v:shape>
              <v:shape id="Text Box 214" o:spid="_x0000_s1045" type="#_x0000_t202" style="position:absolute;left:454;top:11453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" strokeweight="1.5pt">
                <v:textbox style="layout-flow:vertical;mso-layout-flow-alt:bottom-to-top" inset="0,0,0,0">
                  <w:txbxContent>
                    <w:p w14:paraId="42DED5B2" w14:textId="77777777" w:rsidR="00961DB1" w:rsidRPr="00920A24" w:rsidRDefault="00961DB1" w:rsidP="00D4393F">
                      <w:pPr>
                        <w:pStyle w:val="Twordaddfieldheads"/>
                      </w:pPr>
                      <w:proofErr w:type="spellStart"/>
                      <w:r>
                        <w:t>Вза</w:t>
                      </w:r>
                      <w:proofErr w:type="spellEnd"/>
                      <w:r>
                        <w:rPr>
                          <w:lang w:val="uk-UA"/>
                        </w:rPr>
                        <w:t>м</w:t>
                      </w:r>
                      <w:r>
                        <w:t xml:space="preserve">. </w:t>
                      </w:r>
                      <w:r>
                        <w:rPr>
                          <w:lang w:val="uk-UA"/>
                        </w:rPr>
                        <w:t>і</w:t>
                      </w:r>
                      <w:proofErr w:type="spellStart"/>
                      <w:r>
                        <w:t>нв</w:t>
                      </w:r>
                      <w:proofErr w:type="spellEnd"/>
                      <w:r>
                        <w:t>. №</w:t>
                      </w:r>
                    </w:p>
                  </w:txbxContent>
                </v:textbox>
              </v:shape>
              <v:line id="Line 215" o:spid="_x0000_s1046" style="position:absolute;visibility:visible;mso-wrap-style:square" from="1134,0" to="1134,114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" strokeweight="1.5pt"/>
              <v:line id="Line 216" o:spid="_x0000_s1047" style="position:absolute;visibility:visible;mso-wrap-style:square" from="1134,16273" to="11055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" strokeweight="1.5pt"/>
              <v:line id="Line 217" o:spid="_x0000_s1048" style="position:absolute;visibility:visible;mso-wrap-style:square" from="1701,15422" to="1701,16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" strokeweight="1.5pt"/>
              <v:line id="Line 218" o:spid="_x0000_s1049" style="position:absolute;visibility:visible;mso-wrap-style:square" from="2268,15422" to="2268,16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" strokeweight="1.5pt"/>
              <v:line id="Line 219" o:spid="_x0000_s1050" style="position:absolute;visibility:visible;mso-wrap-style:square" from="3402,15422" to="3402,16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" strokeweight="1.5pt"/>
              <v:line id="Line 220" o:spid="_x0000_s1051" style="position:absolute;visibility:visible;mso-wrap-style:square" from="4253,15422" to="4253,16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" strokeweight="1.5pt"/>
              <v:line id="Line 221" o:spid="_x0000_s1052" style="position:absolute;visibility:visible;mso-wrap-style:square" from="4820,15422" to="4820,16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" strokeweight="1.5pt"/>
              <v:line id="Line 222" o:spid="_x0000_s1053" style="position:absolute;visibility:visible;mso-wrap-style:square" from="1134,15422" to="11055,15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" strokeweight="1.5pt"/>
              <v:shape id="Text Box 223" o:spid="_x0000_s1054" type="#_x0000_t202" style="position:absolute;left:10206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" filled="f" stroked="f" strokeweight="1.5pt">
                <v:textbox inset="0,0,0,0">
                  <w:txbxContent>
                    <w:p w14:paraId="11703F60" w14:textId="77777777" w:rsidR="00961DB1" w:rsidRPr="003A75B2" w:rsidRDefault="00961DB1" w:rsidP="00D4393F">
                      <w:pPr>
                        <w:pStyle w:val="Twordcopyformat"/>
                      </w:pPr>
                      <w:r>
                        <w:t>Формат</w:t>
                      </w:r>
                    </w:p>
                  </w:txbxContent>
                </v:textbox>
              </v:shape>
              <v:shape id="tbxFrmt" o:spid="_x0000_s1055" type="#_x0000_t202" style="position:absolute;left:11057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" filled="f" stroked="f" strokeweight="1.5pt">
                <v:textbox inset="0,0,0,0">
                  <w:txbxContent>
                    <w:p w14:paraId="6A41F3AE" w14:textId="77777777" w:rsidR="00961DB1" w:rsidRPr="003A75B2" w:rsidRDefault="00961DB1" w:rsidP="00D4393F">
                      <w:pPr>
                        <w:pStyle w:val="Twordcopyformat"/>
                      </w:pPr>
                      <w:r>
                        <w:t>А4</w:t>
                      </w:r>
                    </w:p>
                  </w:txbxContent>
                </v:textbox>
              </v:shape>
              <v:shape id="Text Box 225" o:spid="_x0000_s1056" type="#_x0000_t202" style="position:absolute;left:4820;top:16273;width:1701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" filled="f" stroked="f">
                <v:textbox inset="0,0,0,0">
                  <w:txbxContent>
                    <w:p w14:paraId="0E7BC318" w14:textId="77777777" w:rsidR="00961DB1" w:rsidRPr="003A75B2" w:rsidRDefault="00961DB1" w:rsidP="00D4393F">
                      <w:pPr>
                        <w:pStyle w:val="Twordcopyformat"/>
                      </w:pPr>
                      <w:r>
                        <w:rPr>
                          <w:lang w:val="uk-UA"/>
                        </w:rPr>
                        <w:t>Копіював</w:t>
                      </w:r>
                      <w:r>
                        <w:t>:</w:t>
                      </w:r>
                    </w:p>
                    <w:p w14:paraId="121FD38A" w14:textId="77777777" w:rsidR="00961DB1" w:rsidRPr="00AF072F" w:rsidRDefault="00961DB1" w:rsidP="00D4393F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v:line id="Line 226" o:spid="_x0000_s1057" style="position:absolute;visibility:visible;mso-wrap-style:square" from="1134,0" to="1162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" strokeweight="1.5pt"/>
              <v:line id="Line 227" o:spid="_x0000_s1058" style="position:absolute;visibility:visible;mso-wrap-style:square" from="11624,0" to="11624,16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" strokeweight="1.5pt"/>
              <v:line id="Line 228" o:spid="_x0000_s1059" style="position:absolute;visibility:visible;mso-wrap-style:square" from="1134,15989" to="4819,15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" strokeweight="1.5pt"/>
              <v:shape id="tbxIzml" o:spid="_x0000_s1060" type="#_x0000_t202" style="position:absolute;left:2268;top:15706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" filled="f" strokeweight=".5pt">
                <v:textbox inset="0,.5mm,0,0">
                  <w:txbxContent>
                    <w:p w14:paraId="1FE2DD96" w14:textId="77777777" w:rsidR="00961DB1" w:rsidRPr="002979E3" w:rsidRDefault="00961DB1" w:rsidP="002979E3"/>
                  </w:txbxContent>
                </v:textbox>
              </v:shape>
              <v:shape id="Text Box 230" o:spid="_x0000_s1061" type="#_x0000_t202" style="position:absolute;left:2268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" filled="f" strokeweight=".5pt">
                <v:textbox inset="0,.5mm,0,0">
                  <w:txbxContent>
                    <w:p w14:paraId="2C59EB58" w14:textId="77777777" w:rsidR="00961DB1" w:rsidRPr="00DF2469" w:rsidRDefault="00961DB1" w:rsidP="00D4393F">
                      <w:pPr>
                        <w:pStyle w:val="Twordizme"/>
                      </w:pPr>
                      <w:r>
                        <w:t>Лист</w:t>
                      </w:r>
                    </w:p>
                  </w:txbxContent>
                </v:textbox>
              </v:shape>
              <v:line id="Line 231" o:spid="_x0000_s1062" style="position:absolute;visibility:visible;mso-wrap-style:square" from="2835,15422" to="2835,16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" strokeweight="1.5pt"/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199465" w14:textId="77777777" w:rsidR="00961DB1" w:rsidRPr="00801992" w:rsidRDefault="005F7264" w:rsidP="00A01018">
    <w:pPr>
      <w:tabs>
        <w:tab w:val="left" w:pos="6804"/>
        <w:tab w:val="left" w:pos="7513"/>
        <w:tab w:val="left" w:pos="7939"/>
        <w:tab w:val="left" w:pos="8222"/>
      </w:tabs>
      <w:jc w:val="center"/>
      <w:rPr>
        <w:rFonts w:ascii="Calibri" w:hAnsi="Calibri" w:cs="Arial"/>
        <w:b/>
        <w:color w:val="0033CC"/>
        <w:lang w:val="uk-UA"/>
      </w:rPr>
    </w:pPr>
    <w:r w:rsidRPr="00801992">
      <w:rPr>
        <w:rFonts w:ascii="Calibri" w:hAnsi="Calibri"/>
        <w:noProof/>
      </w:rPr>
      <w:drawing>
        <wp:inline distT="0" distB="0" distL="0" distR="0" wp14:anchorId="2314B021" wp14:editId="07777777">
          <wp:extent cx="1133475" cy="581025"/>
          <wp:effectExtent l="0" t="0" r="0" b="0"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3475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87F9D06" w14:textId="77777777" w:rsidR="00961DB1" w:rsidRPr="00801992" w:rsidRDefault="00FB22F0" w:rsidP="00A01018">
    <w:pPr>
      <w:jc w:val="center"/>
      <w:outlineLvl w:val="0"/>
      <w:rPr>
        <w:rFonts w:ascii="Calibri" w:hAnsi="Calibri"/>
        <w:b/>
        <w:sz w:val="20"/>
        <w:szCs w:val="20"/>
        <w:lang w:val="uk-UA"/>
      </w:rPr>
    </w:pPr>
    <w:r>
      <w:rPr>
        <w:rFonts w:ascii="Calibri" w:hAnsi="Calibri"/>
        <w:b/>
        <w:sz w:val="20"/>
        <w:szCs w:val="20"/>
        <w:lang w:val="uk-UA"/>
      </w:rPr>
      <w:t>ПРИВАТНЕ</w:t>
    </w:r>
    <w:r w:rsidR="00961DB1" w:rsidRPr="00801992">
      <w:rPr>
        <w:rFonts w:ascii="Calibri" w:hAnsi="Calibri"/>
        <w:b/>
        <w:sz w:val="20"/>
        <w:szCs w:val="20"/>
        <w:lang w:val="uk-UA"/>
      </w:rPr>
      <w:t xml:space="preserve"> АКЦІОНЕРНЕ</w:t>
    </w:r>
    <w:r w:rsidR="00961DB1" w:rsidRPr="00801992">
      <w:rPr>
        <w:rFonts w:ascii="Calibri" w:hAnsi="Calibri"/>
        <w:b/>
        <w:sz w:val="20"/>
        <w:szCs w:val="20"/>
      </w:rPr>
      <w:t xml:space="preserve"> </w:t>
    </w:r>
    <w:r w:rsidR="00961DB1" w:rsidRPr="00801992">
      <w:rPr>
        <w:rFonts w:ascii="Calibri" w:hAnsi="Calibri"/>
        <w:b/>
        <w:sz w:val="20"/>
        <w:szCs w:val="20"/>
        <w:lang w:val="uk-UA"/>
      </w:rPr>
      <w:t>ТОВАРИСТВО «КАРЛСБЕРГ УКРАЇНА»</w:t>
    </w:r>
  </w:p>
  <w:p w14:paraId="37EF0959" w14:textId="77777777" w:rsidR="00961DB1" w:rsidRPr="008303B1" w:rsidRDefault="005F7264">
    <w:pPr>
      <w:pStyle w:val="a3"/>
      <w:rPr>
        <w:lang w:val="en-US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2" behindDoc="0" locked="0" layoutInCell="1" allowOverlap="1" wp14:anchorId="1B16BCD0" wp14:editId="07777777">
              <wp:simplePos x="0" y="0"/>
              <wp:positionH relativeFrom="page">
                <wp:posOffset>-50165</wp:posOffset>
              </wp:positionH>
              <wp:positionV relativeFrom="page">
                <wp:posOffset>245745</wp:posOffset>
              </wp:positionV>
              <wp:extent cx="7381240" cy="10398760"/>
              <wp:effectExtent l="16510" t="17145" r="12700" b="4445"/>
              <wp:wrapNone/>
              <wp:docPr id="1266261935" name="grpFirstPage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381240" cy="10398760"/>
                        <a:chOff x="0" y="0"/>
                        <a:chExt cx="11624" cy="16556"/>
                      </a:xfrm>
                    </wpg:grpSpPr>
                    <wps:wsp>
                      <wps:cNvPr id="1013244255" name="tbxIzmk"/>
                      <wps:cNvSpPr txBox="1">
                        <a:spLocks noChangeArrowheads="1"/>
                      </wps:cNvSpPr>
                      <wps:spPr bwMode="auto">
                        <a:xfrm>
                          <a:off x="1701" y="14288"/>
                          <a:ext cx="567" cy="28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A123B1" w14:textId="77777777" w:rsidR="00961DB1" w:rsidRPr="00693C49" w:rsidRDefault="00961DB1" w:rsidP="00693C49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158114290" name="Text Box 234"/>
                      <wps:cNvSpPr txBox="1">
                        <a:spLocks noChangeArrowheads="1"/>
                      </wps:cNvSpPr>
                      <wps:spPr bwMode="auto">
                        <a:xfrm>
                          <a:off x="2268" y="14572"/>
                          <a:ext cx="567" cy="28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A7BD73" w14:textId="77777777" w:rsidR="00961DB1" w:rsidRPr="001C2705" w:rsidRDefault="00961DB1" w:rsidP="0069384D">
                            <w:pPr>
                              <w:pStyle w:val="Twordizme"/>
                            </w:pPr>
                            <w:r w:rsidRPr="004C30A9">
                              <w:t>Лист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569260229" name="tbxIzme"/>
                      <wps:cNvSpPr txBox="1">
                        <a:spLocks noChangeArrowheads="1"/>
                      </wps:cNvSpPr>
                      <wps:spPr bwMode="auto">
                        <a:xfrm>
                          <a:off x="1134" y="14288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C4CEA3D" w14:textId="77777777" w:rsidR="00961DB1" w:rsidRPr="00693C49" w:rsidRDefault="00961DB1" w:rsidP="00693C49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81104114" name="Text Box 236"/>
                      <wps:cNvSpPr txBox="1">
                        <a:spLocks noChangeArrowheads="1"/>
                      </wps:cNvSpPr>
                      <wps:spPr bwMode="auto">
                        <a:xfrm>
                          <a:off x="1134" y="14572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430B388" w14:textId="77777777" w:rsidR="00961DB1" w:rsidRPr="00DF2469" w:rsidRDefault="00961DB1" w:rsidP="0069384D">
                            <w:pPr>
                              <w:pStyle w:val="Twordizme"/>
                            </w:pPr>
                            <w:r>
                              <w:rPr>
                                <w:lang w:val="uk-UA"/>
                              </w:rPr>
                              <w:t>Ви</w:t>
                            </w:r>
                            <w:r w:rsidRPr="004C30A9">
                              <w:t>м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949435699" name="Text Box 237"/>
                      <wps:cNvSpPr txBox="1">
                        <a:spLocks noChangeArrowheads="1"/>
                      </wps:cNvSpPr>
                      <wps:spPr bwMode="auto">
                        <a:xfrm>
                          <a:off x="1701" y="14572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E2D684C" w14:textId="77777777" w:rsidR="00961DB1" w:rsidRPr="00A01018" w:rsidRDefault="00961DB1" w:rsidP="0069384D">
                            <w:pPr>
                              <w:pStyle w:val="Twordizme"/>
                              <w:rPr>
                                <w:lang w:val="uk-UA"/>
                              </w:rPr>
                            </w:pPr>
                            <w:r w:rsidRPr="004C30A9">
                              <w:t>К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r w:rsidRPr="004C30A9">
                              <w:t>л</w:t>
                            </w:r>
                            <w:proofErr w:type="spellStart"/>
                            <w:r>
                              <w:rPr>
                                <w:lang w:val="uk-UA"/>
                              </w:rPr>
                              <w:t>ьк</w:t>
                            </w:r>
                            <w:proofErr w:type="spellEnd"/>
                            <w:r>
                              <w:rPr>
                                <w:lang w:val="uk-UA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2014896628" name="tbxNdoc"/>
                      <wps:cNvSpPr txBox="1">
                        <a:spLocks noChangeArrowheads="1"/>
                      </wps:cNvSpPr>
                      <wps:spPr bwMode="auto">
                        <a:xfrm>
                          <a:off x="2835" y="14288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0895670" w14:textId="77777777" w:rsidR="00961DB1" w:rsidRPr="00693C49" w:rsidRDefault="00961DB1" w:rsidP="00693C49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801503805" name="Text Box 239"/>
                      <wps:cNvSpPr txBox="1">
                        <a:spLocks noChangeArrowheads="1"/>
                      </wps:cNvSpPr>
                      <wps:spPr bwMode="auto">
                        <a:xfrm>
                          <a:off x="2835" y="14572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E3F97C2" w14:textId="77777777" w:rsidR="00961DB1" w:rsidRPr="00DF2469" w:rsidRDefault="00961DB1" w:rsidP="0069384D">
                            <w:pPr>
                              <w:pStyle w:val="Twordizme"/>
                              <w:rPr>
                                <w:sz w:val="20"/>
                                <w:szCs w:val="20"/>
                              </w:rPr>
                            </w:pPr>
                            <w:r w:rsidRPr="001C2705">
                              <w:t>№</w:t>
                            </w:r>
                            <w:r>
                              <w:t xml:space="preserve"> </w:t>
                            </w:r>
                            <w:r w:rsidRPr="001C2705">
                              <w:t>док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727148475" name="tbxFam1"/>
                      <wps:cNvSpPr txBox="1">
                        <a:spLocks noChangeArrowheads="1"/>
                      </wps:cNvSpPr>
                      <wps:spPr bwMode="auto">
                        <a:xfrm>
                          <a:off x="2268" y="14855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C1F859" w14:textId="77777777" w:rsidR="00961DB1" w:rsidRPr="004C30A9" w:rsidRDefault="00961DB1" w:rsidP="0069384D"/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1682639485" name="tbxFam2"/>
                      <wps:cNvSpPr txBox="1">
                        <a:spLocks noChangeArrowheads="1"/>
                      </wps:cNvSpPr>
                      <wps:spPr bwMode="auto">
                        <a:xfrm>
                          <a:off x="2268" y="15139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C8FE7CE" w14:textId="77777777" w:rsidR="00961DB1" w:rsidRPr="004C30A9" w:rsidRDefault="00961DB1" w:rsidP="0069384D"/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520316342" name="tbxFam4"/>
                      <wps:cNvSpPr txBox="1">
                        <a:spLocks noChangeArrowheads="1"/>
                      </wps:cNvSpPr>
                      <wps:spPr bwMode="auto">
                        <a:xfrm>
                          <a:off x="2268" y="15422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004F19" w14:textId="77777777" w:rsidR="00961DB1" w:rsidRPr="004C30A9" w:rsidRDefault="00961DB1" w:rsidP="0069384D"/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1383156107" name="tbxFam5"/>
                      <wps:cNvSpPr txBox="1">
                        <a:spLocks noChangeArrowheads="1"/>
                      </wps:cNvSpPr>
                      <wps:spPr bwMode="auto">
                        <a:xfrm>
                          <a:off x="2268" y="15706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C0C651" w14:textId="77777777" w:rsidR="00961DB1" w:rsidRDefault="00961DB1"/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220662594" name="tbxFam6"/>
                      <wps:cNvSpPr txBox="1">
                        <a:spLocks noChangeArrowheads="1"/>
                      </wps:cNvSpPr>
                      <wps:spPr bwMode="auto">
                        <a:xfrm>
                          <a:off x="2268" y="15989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08D56CC" w14:textId="77777777" w:rsidR="00961DB1" w:rsidRPr="004C30A9" w:rsidRDefault="00961DB1" w:rsidP="0069384D"/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1060261117" name="tbxJob1"/>
                      <wps:cNvSpPr txBox="1">
                        <a:spLocks noChangeArrowheads="1"/>
                      </wps:cNvSpPr>
                      <wps:spPr bwMode="auto">
                        <a:xfrm>
                          <a:off x="1134" y="14855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533B75" w14:textId="77777777" w:rsidR="00961DB1" w:rsidRPr="00F66EF8" w:rsidRDefault="00961DB1" w:rsidP="0069384D">
                            <w:pPr>
                              <w:pStyle w:val="Twordfami"/>
                            </w:pPr>
                            <w:r>
                              <w:t>Директор</w:t>
                            </w:r>
                          </w:p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881145170" name="tbxJob2"/>
                      <wps:cNvSpPr txBox="1">
                        <a:spLocks noChangeArrowheads="1"/>
                      </wps:cNvSpPr>
                      <wps:spPr bwMode="auto">
                        <a:xfrm>
                          <a:off x="1134" y="15139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97E50C6" w14:textId="77777777" w:rsidR="00961DB1" w:rsidRPr="00DF2469" w:rsidRDefault="00961DB1" w:rsidP="0069384D">
                            <w:pPr>
                              <w:pStyle w:val="Twordfami"/>
                            </w:pPr>
                          </w:p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1789873227" name="tbxJob4"/>
                      <wps:cNvSpPr txBox="1">
                        <a:spLocks noChangeArrowheads="1"/>
                      </wps:cNvSpPr>
                      <wps:spPr bwMode="auto">
                        <a:xfrm>
                          <a:off x="1134" y="15422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B04FA47" w14:textId="77777777" w:rsidR="00961DB1" w:rsidRPr="00DF2469" w:rsidRDefault="00961DB1" w:rsidP="0069384D">
                            <w:pPr>
                              <w:pStyle w:val="Twordfami"/>
                            </w:pPr>
                          </w:p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589525526" name="tbxJob5"/>
                      <wps:cNvSpPr txBox="1">
                        <a:spLocks noChangeArrowheads="1"/>
                      </wps:cNvSpPr>
                      <wps:spPr bwMode="auto">
                        <a:xfrm>
                          <a:off x="1134" y="15706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8930D67" w14:textId="77777777" w:rsidR="00961DB1" w:rsidRPr="0039704B" w:rsidRDefault="00961DB1" w:rsidP="0069384D">
                            <w:pPr>
                              <w:pStyle w:val="Twordfami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Виконав</w:t>
                            </w:r>
                          </w:p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1113967319" name="tbxJob6"/>
                      <wps:cNvSpPr txBox="1">
                        <a:spLocks noChangeArrowheads="1"/>
                      </wps:cNvSpPr>
                      <wps:spPr bwMode="auto">
                        <a:xfrm>
                          <a:off x="1134" y="15989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5D6E7A4" w14:textId="77777777" w:rsidR="00961DB1" w:rsidRPr="0039704B" w:rsidRDefault="00961DB1" w:rsidP="0069384D">
                            <w:pPr>
                              <w:pStyle w:val="Twordfami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Перевірив</w:t>
                            </w:r>
                          </w:p>
                        </w:txbxContent>
                      </wps:txbx>
                      <wps:bodyPr rot="0" vert="horz" wrap="square" lIns="18000" tIns="0" rIns="0" bIns="0" anchor="t" anchorCtr="0" upright="1">
                        <a:noAutofit/>
                      </wps:bodyPr>
                    </wps:wsp>
                    <wps:wsp>
                      <wps:cNvPr id="589882476" name="Text Box 250"/>
                      <wps:cNvSpPr txBox="1">
                        <a:spLocks noChangeArrowheads="1"/>
                      </wps:cNvSpPr>
                      <wps:spPr bwMode="auto">
                        <a:xfrm>
                          <a:off x="3402" y="14288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68C698B" w14:textId="77777777" w:rsidR="00961DB1" w:rsidRDefault="00961DB1" w:rsidP="0069384D">
                            <w:pPr>
                              <w:pStyle w:val="Twordda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918203924" name="Text Box 251"/>
                      <wps:cNvSpPr txBox="1">
                        <a:spLocks noChangeArrowheads="1"/>
                      </wps:cNvSpPr>
                      <wps:spPr bwMode="auto">
                        <a:xfrm>
                          <a:off x="3402" y="14572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59FBEEF" w14:textId="77777777" w:rsidR="00961DB1" w:rsidRPr="001C2705" w:rsidRDefault="00961DB1" w:rsidP="0069384D">
                            <w:pPr>
                              <w:pStyle w:val="Twordizme"/>
                            </w:pPr>
                            <w:r w:rsidRPr="004C30A9">
                              <w:t>П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proofErr w:type="spellStart"/>
                            <w:r w:rsidRPr="004C30A9">
                              <w:t>дп</w:t>
                            </w:r>
                            <w:proofErr w:type="spellEnd"/>
                            <w:r w:rsidRPr="001C2705">
                              <w:t>.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237241308" name="Text Box 252"/>
                      <wps:cNvSpPr txBox="1">
                        <a:spLocks noChangeArrowheads="1"/>
                      </wps:cNvSpPr>
                      <wps:spPr bwMode="auto">
                        <a:xfrm>
                          <a:off x="3402" y="14855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A939487" w14:textId="77777777" w:rsidR="00961DB1" w:rsidRDefault="00961DB1" w:rsidP="0069384D">
                            <w:pPr>
                              <w:pStyle w:val="Tworddate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82434647" name="Text Box 253"/>
                      <wps:cNvSpPr txBox="1">
                        <a:spLocks noChangeArrowheads="1"/>
                      </wps:cNvSpPr>
                      <wps:spPr bwMode="auto">
                        <a:xfrm>
                          <a:off x="3402" y="15139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AA258D8" w14:textId="77777777" w:rsidR="00961DB1" w:rsidRDefault="00961DB1" w:rsidP="0069384D">
                            <w:pPr>
                              <w:pStyle w:val="Tworddate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144603804" name="Text Box 254"/>
                      <wps:cNvSpPr txBox="1">
                        <a:spLocks noChangeArrowheads="1"/>
                      </wps:cNvSpPr>
                      <wps:spPr bwMode="auto">
                        <a:xfrm>
                          <a:off x="3402" y="15422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FFBD3EC" w14:textId="77777777" w:rsidR="00961DB1" w:rsidRDefault="00961DB1" w:rsidP="0069384D">
                            <w:pPr>
                              <w:pStyle w:val="Tworddate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741161222" name="Text Box 255"/>
                      <wps:cNvSpPr txBox="1">
                        <a:spLocks noChangeArrowheads="1"/>
                      </wps:cNvSpPr>
                      <wps:spPr bwMode="auto">
                        <a:xfrm>
                          <a:off x="3402" y="15706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0DCCCAD" w14:textId="77777777" w:rsidR="00961DB1" w:rsidRDefault="00961DB1" w:rsidP="0069384D">
                            <w:pPr>
                              <w:pStyle w:val="Tworddate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02930506" name="Text Box 256"/>
                      <wps:cNvSpPr txBox="1">
                        <a:spLocks noChangeArrowheads="1"/>
                      </wps:cNvSpPr>
                      <wps:spPr bwMode="auto">
                        <a:xfrm>
                          <a:off x="3402" y="15989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6AF6883" w14:textId="77777777" w:rsidR="00961DB1" w:rsidRDefault="00961DB1" w:rsidP="0069384D">
                            <w:pPr>
                              <w:pStyle w:val="Tworddate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20094884" name="tbxIzmd"/>
                      <wps:cNvSpPr txBox="1">
                        <a:spLocks noChangeArrowheads="1"/>
                      </wps:cNvSpPr>
                      <wps:spPr bwMode="auto">
                        <a:xfrm>
                          <a:off x="4253" y="14288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4C529ED" w14:textId="77777777" w:rsidR="00961DB1" w:rsidRPr="00693C49" w:rsidRDefault="00961DB1" w:rsidP="00693C49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2798864" name="Text Box 258"/>
                      <wps:cNvSpPr txBox="1">
                        <a:spLocks noChangeArrowheads="1"/>
                      </wps:cNvSpPr>
                      <wps:spPr bwMode="auto">
                        <a:xfrm>
                          <a:off x="4253" y="14572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C8348FF" w14:textId="77777777" w:rsidR="00961DB1" w:rsidRPr="001C2705" w:rsidRDefault="00961DB1" w:rsidP="0069384D">
                            <w:pPr>
                              <w:pStyle w:val="Twordizme"/>
                            </w:pPr>
                            <w:r w:rsidRPr="004C30A9">
                              <w:t>Дата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383576359" name="tbxDat1"/>
                      <wps:cNvSpPr txBox="1">
                        <a:spLocks noChangeArrowheads="1"/>
                      </wps:cNvSpPr>
                      <wps:spPr bwMode="auto">
                        <a:xfrm>
                          <a:off x="4253" y="14855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C0157D6" w14:textId="77777777" w:rsidR="00961DB1" w:rsidRPr="00A01018" w:rsidRDefault="00961DB1" w:rsidP="00046153">
                            <w:pPr>
                              <w:pStyle w:val="Tworddate"/>
                              <w:jc w:val="left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082030394" name="tbxDat2"/>
                      <wps:cNvSpPr txBox="1">
                        <a:spLocks noChangeArrowheads="1"/>
                      </wps:cNvSpPr>
                      <wps:spPr bwMode="auto">
                        <a:xfrm>
                          <a:off x="4253" y="15139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691E7B2" w14:textId="77777777" w:rsidR="00961DB1" w:rsidRPr="00B467F8" w:rsidRDefault="00961DB1" w:rsidP="00B467F8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067036774" name="tbxDat4"/>
                      <wps:cNvSpPr txBox="1">
                        <a:spLocks noChangeArrowheads="1"/>
                      </wps:cNvSpPr>
                      <wps:spPr bwMode="auto">
                        <a:xfrm>
                          <a:off x="4253" y="15422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26770CE" w14:textId="77777777" w:rsidR="00961DB1" w:rsidRPr="00B467F8" w:rsidRDefault="00961DB1" w:rsidP="00B467F8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748585433" name="tbxDat5"/>
                      <wps:cNvSpPr txBox="1">
                        <a:spLocks noChangeArrowheads="1"/>
                      </wps:cNvSpPr>
                      <wps:spPr bwMode="auto">
                        <a:xfrm>
                          <a:off x="4253" y="15706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CBEED82" w14:textId="77777777" w:rsidR="00961DB1" w:rsidRPr="00B467F8" w:rsidRDefault="00961DB1" w:rsidP="00B467F8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394088571" name="tbxDat6"/>
                      <wps:cNvSpPr txBox="1">
                        <a:spLocks noChangeArrowheads="1"/>
                      </wps:cNvSpPr>
                      <wps:spPr bwMode="auto">
                        <a:xfrm>
                          <a:off x="4253" y="15989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E36661F" w14:textId="77777777" w:rsidR="00961DB1" w:rsidRPr="00B467F8" w:rsidRDefault="00961DB1" w:rsidP="00B467F8"/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664556121" name="tbxOboz"/>
                      <wps:cNvSpPr txBox="1">
                        <a:spLocks noChangeArrowheads="1"/>
                      </wps:cNvSpPr>
                      <wps:spPr bwMode="auto">
                        <a:xfrm>
                          <a:off x="4933" y="14175"/>
                          <a:ext cx="6545" cy="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645DC7" w14:textId="77777777" w:rsidR="00961DB1" w:rsidRPr="004C30A9" w:rsidRDefault="00961DB1" w:rsidP="0069384D">
                            <w:pPr>
                              <w:pStyle w:val="Twordoboz"/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  <wps:wsp>
                      <wps:cNvPr id="1113684671" name="tbxFirm"/>
                      <wps:cNvSpPr txBox="1">
                        <a:spLocks noChangeArrowheads="1"/>
                      </wps:cNvSpPr>
                      <wps:spPr bwMode="auto">
                        <a:xfrm>
                          <a:off x="8789" y="15422"/>
                          <a:ext cx="2835" cy="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5E3228A" w14:textId="77777777" w:rsidR="00961DB1" w:rsidRPr="00B7725C" w:rsidRDefault="00166A9A" w:rsidP="00A01018">
                            <w:pPr>
                              <w:jc w:val="center"/>
                              <w:outlineLvl w:val="0"/>
                              <w:rPr>
                                <w:rFonts w:ascii="Calibri" w:hAnsi="Calibri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20"/>
                                <w:szCs w:val="20"/>
                                <w:lang w:val="uk-UA"/>
                              </w:rPr>
                              <w:t>ПРИВАТНЕ</w:t>
                            </w:r>
                            <w:r w:rsidR="00961DB1" w:rsidRPr="00B7725C">
                              <w:rPr>
                                <w:rFonts w:ascii="Calibri" w:hAnsi="Calibri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АКЦІОНЕРНЕ</w:t>
                            </w:r>
                            <w:r w:rsidR="00961DB1" w:rsidRPr="00B7725C">
                              <w:rPr>
                                <w:rFonts w:ascii="Calibri" w:hAnsi="Calibr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961DB1" w:rsidRPr="00B7725C">
                              <w:rPr>
                                <w:rFonts w:ascii="Calibri" w:hAnsi="Calibri"/>
                                <w:b/>
                                <w:sz w:val="20"/>
                                <w:szCs w:val="20"/>
                                <w:lang w:val="uk-UA"/>
                              </w:rPr>
                              <w:t>ТОВАРИСТВО «КАРЛСБЕРГ УКРАЇНА»</w:t>
                            </w:r>
                          </w:p>
                          <w:p w14:paraId="135E58C4" w14:textId="77777777" w:rsidR="00961DB1" w:rsidRPr="00A01018" w:rsidRDefault="00961DB1" w:rsidP="0069384D">
                            <w:pPr>
                              <w:pStyle w:val="Twordfirm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5774688" name="Text Box 266"/>
                      <wps:cNvSpPr txBox="1">
                        <a:spLocks noChangeArrowheads="1"/>
                      </wps:cNvSpPr>
                      <wps:spPr bwMode="auto">
                        <a:xfrm>
                          <a:off x="8789" y="14855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7C4139E" w14:textId="77777777" w:rsidR="00961DB1" w:rsidRPr="004C30A9" w:rsidRDefault="00961DB1" w:rsidP="0069384D">
                            <w:pPr>
                              <w:pStyle w:val="Twordlitlistlistov"/>
                            </w:pPr>
                            <w:r w:rsidRPr="004C30A9">
                              <w:t>Стад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r w:rsidRPr="004C30A9">
                              <w:t>я</w:t>
                            </w:r>
                          </w:p>
                          <w:p w14:paraId="62EBF9A1" w14:textId="77777777" w:rsidR="00961DB1" w:rsidRPr="004C30A9" w:rsidRDefault="00961DB1" w:rsidP="0069384D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772144437" name="Text Box 267"/>
                      <wps:cNvSpPr txBox="1">
                        <a:spLocks noChangeArrowheads="1"/>
                      </wps:cNvSpPr>
                      <wps:spPr bwMode="auto">
                        <a:xfrm>
                          <a:off x="9639" y="14855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79C7453" w14:textId="77777777" w:rsidR="00961DB1" w:rsidRPr="003A75B2" w:rsidRDefault="00961DB1" w:rsidP="0069384D">
                            <w:pPr>
                              <w:pStyle w:val="Twordlitlistlistov"/>
                            </w:pPr>
                            <w:r>
                              <w:t>Лист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947951566" name="Text Box 268"/>
                      <wps:cNvSpPr txBox="1">
                        <a:spLocks noChangeArrowheads="1"/>
                      </wps:cNvSpPr>
                      <wps:spPr bwMode="auto">
                        <a:xfrm>
                          <a:off x="10490" y="14855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F90AE22" w14:textId="77777777" w:rsidR="00961DB1" w:rsidRPr="003A75B2" w:rsidRDefault="00961DB1" w:rsidP="0069384D">
                            <w:pPr>
                              <w:pStyle w:val="Twordlitlistlistov"/>
                            </w:pPr>
                            <w:r>
                              <w:t>Лист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808518843" name="tbxPags"/>
                      <wps:cNvSpPr txBox="1">
                        <a:spLocks noChangeArrowheads="1"/>
                      </wps:cNvSpPr>
                      <wps:spPr bwMode="auto">
                        <a:xfrm>
                          <a:off x="10490" y="15139"/>
                          <a:ext cx="1134" cy="2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98DEE6" w14:textId="77777777" w:rsidR="00961DB1" w:rsidRPr="0099233F" w:rsidRDefault="005952A3" w:rsidP="0004012E">
                            <w:pPr>
                              <w:jc w:val="center"/>
                              <w:rPr>
                                <w:rFonts w:ascii="Calibri" w:hAnsi="Calibri"/>
                                <w:i/>
                                <w:szCs w:val="20"/>
                                <w:lang w:val="uk-UA"/>
                              </w:rPr>
                            </w:pPr>
                            <w:r>
                              <w:rPr>
                                <w:rFonts w:ascii="Calibri" w:hAnsi="Calibri"/>
                                <w:i/>
                                <w:szCs w:val="20"/>
                                <w:lang w:val="uk-UA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2005726719" name="tbxPage1"/>
                      <wps:cNvSpPr txBox="1">
                        <a:spLocks noChangeArrowheads="1"/>
                      </wps:cNvSpPr>
                      <wps:spPr bwMode="auto">
                        <a:xfrm>
                          <a:off x="9639" y="15139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49841BE" w14:textId="77777777" w:rsidR="00961DB1" w:rsidRPr="00B7725C" w:rsidRDefault="00961DB1" w:rsidP="00D972B8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</w:rPr>
                            </w:pPr>
                            <w:r w:rsidRPr="00B7725C">
                              <w:rPr>
                                <w:rFonts w:ascii="ISOCPEUR" w:hAnsi="ISOCPEUR"/>
                                <w:i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538062575" name="tbxLite"/>
                      <wps:cNvSpPr txBox="1">
                        <a:spLocks noChangeArrowheads="1"/>
                      </wps:cNvSpPr>
                      <wps:spPr bwMode="auto">
                        <a:xfrm>
                          <a:off x="8789" y="15139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8DFECAC" w14:textId="77777777" w:rsidR="00961DB1" w:rsidRPr="006C654A" w:rsidRDefault="00961DB1" w:rsidP="0069384D">
                            <w:pPr>
                              <w:pStyle w:val="Twordlitera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П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992180454" name="tbxNaim"/>
                      <wps:cNvSpPr txBox="1">
                        <a:spLocks noChangeArrowheads="1"/>
                      </wps:cNvSpPr>
                      <wps:spPr bwMode="auto">
                        <a:xfrm>
                          <a:off x="4820" y="14855"/>
                          <a:ext cx="3969" cy="9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6C2CD5" w14:textId="77777777" w:rsidR="00961DB1" w:rsidRPr="0099233F" w:rsidRDefault="00961DB1" w:rsidP="00A01018">
                            <w:pPr>
                              <w:pStyle w:val="Twordnaim"/>
                              <w:rPr>
                                <w:rFonts w:ascii="Calibri" w:hAnsi="Calibri"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14:paraId="4FE79A82" w14:textId="77777777" w:rsidR="00433EAD" w:rsidRPr="007A6DE6" w:rsidRDefault="00831872" w:rsidP="00313B68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 w:rsidRPr="00831872">
                              <w:rPr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>Встановлення</w:t>
                            </w:r>
                            <w:r w:rsidR="008336E2">
                              <w:rPr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 xml:space="preserve"> </w:t>
                            </w:r>
                            <w:r w:rsidR="005E3012">
                              <w:rPr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 xml:space="preserve">додаткового </w:t>
                            </w:r>
                            <w:r w:rsidR="008336E2">
                              <w:rPr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>екстракторного бачка на</w:t>
                            </w:r>
                            <w:r w:rsidR="005E3012">
                              <w:rPr>
                                <w:rFonts w:ascii="Calibri" w:hAnsi="Calibri" w:cs="Arial"/>
                                <w:i/>
                                <w:iCs/>
                                <w:sz w:val="20"/>
                                <w:szCs w:val="20"/>
                                <w:lang w:val="uk-UA"/>
                              </w:rPr>
                              <w:t xml:space="preserve"> СВК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811202652" name="tbxInpo"/>
                      <wps:cNvSpPr txBox="1">
                        <a:spLocks noChangeArrowheads="1"/>
                      </wps:cNvSpPr>
                      <wps:spPr bwMode="auto">
                        <a:xfrm>
                          <a:off x="737" y="14855"/>
                          <a:ext cx="397" cy="14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9E88E4" w14:textId="77777777" w:rsidR="00961DB1" w:rsidRPr="004C30A9" w:rsidRDefault="00961DB1" w:rsidP="0069384D"/>
                        </w:txbxContent>
                      </wps:txbx>
                      <wps:bodyPr rot="0" vert="vert270" wrap="square" lIns="36000" tIns="36000" rIns="0" bIns="0" anchor="t" anchorCtr="0" upright="1">
                        <a:noAutofit/>
                      </wps:bodyPr>
                    </wps:wsp>
                    <wps:wsp>
                      <wps:cNvPr id="229536549" name="Text Box 274"/>
                      <wps:cNvSpPr txBox="1">
                        <a:spLocks noChangeArrowheads="1"/>
                      </wps:cNvSpPr>
                      <wps:spPr bwMode="auto">
                        <a:xfrm>
                          <a:off x="454" y="14855"/>
                          <a:ext cx="283" cy="141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6D78590" w14:textId="77777777" w:rsidR="00961DB1" w:rsidRPr="0039704B" w:rsidRDefault="00961DB1" w:rsidP="0069384D">
                            <w:pPr>
                              <w:pStyle w:val="Twordaddfieldheads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proofErr w:type="spellStart"/>
                            <w:r w:rsidRPr="0068301B">
                              <w:t>нв</w:t>
                            </w:r>
                            <w:proofErr w:type="spellEnd"/>
                            <w:r w:rsidRPr="0068301B">
                              <w:t xml:space="preserve">. № </w:t>
                            </w:r>
                            <w:proofErr w:type="spellStart"/>
                            <w:proofErr w:type="gramStart"/>
                            <w:r>
                              <w:rPr>
                                <w:lang w:val="uk-UA"/>
                              </w:rPr>
                              <w:t>ориг</w:t>
                            </w:r>
                            <w:proofErr w:type="spellEnd"/>
                            <w:r>
                              <w:rPr>
                                <w:lang w:val="uk-UA"/>
                              </w:rPr>
                              <w:t>..</w:t>
                            </w:r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2108748" name="tbxInpd"/>
                      <wps:cNvSpPr txBox="1">
                        <a:spLocks noChangeArrowheads="1"/>
                      </wps:cNvSpPr>
                      <wps:spPr bwMode="auto">
                        <a:xfrm>
                          <a:off x="737" y="12871"/>
                          <a:ext cx="397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8C98E9" w14:textId="77777777" w:rsidR="00961DB1" w:rsidRPr="00693C49" w:rsidRDefault="00961DB1" w:rsidP="00693C49"/>
                        </w:txbxContent>
                      </wps:txbx>
                      <wps:bodyPr rot="0" vert="vert270" wrap="square" lIns="36000" tIns="36000" rIns="0" bIns="0" anchor="t" anchorCtr="0" upright="1">
                        <a:noAutofit/>
                      </wps:bodyPr>
                    </wps:wsp>
                    <wps:wsp>
                      <wps:cNvPr id="596582560" name="Text Box 276"/>
                      <wps:cNvSpPr txBox="1">
                        <a:spLocks noChangeArrowheads="1"/>
                      </wps:cNvSpPr>
                      <wps:spPr bwMode="auto">
                        <a:xfrm>
                          <a:off x="454" y="12871"/>
                          <a:ext cx="283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658FC1" w14:textId="77777777" w:rsidR="00961DB1" w:rsidRPr="00B9371F" w:rsidRDefault="00961DB1" w:rsidP="0069384D">
                            <w:pPr>
                              <w:pStyle w:val="Twordaddfieldheads"/>
                              <w:rPr>
                                <w:lang w:val="en-US"/>
                              </w:rPr>
                            </w:pPr>
                            <w:r w:rsidRPr="00B9371F">
                              <w:t>П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proofErr w:type="spellStart"/>
                            <w:r w:rsidRPr="00B9371F">
                              <w:t>дп</w:t>
                            </w:r>
                            <w:proofErr w:type="spellEnd"/>
                            <w:r w:rsidRPr="00B9371F">
                              <w:t xml:space="preserve">. </w:t>
                            </w:r>
                            <w:r>
                              <w:rPr>
                                <w:lang w:val="uk-UA"/>
                              </w:rPr>
                              <w:t>І</w:t>
                            </w:r>
                            <w:r w:rsidRPr="00B9371F">
                              <w:t xml:space="preserve"> дата</w:t>
                            </w:r>
                          </w:p>
                          <w:p w14:paraId="779F8E76" w14:textId="77777777" w:rsidR="00961DB1" w:rsidRPr="004C30A9" w:rsidRDefault="00961DB1" w:rsidP="0069384D"/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551961702" name="tbxInvz"/>
                      <wps:cNvSpPr txBox="1">
                        <a:spLocks noChangeArrowheads="1"/>
                      </wps:cNvSpPr>
                      <wps:spPr bwMode="auto">
                        <a:xfrm>
                          <a:off x="737" y="11453"/>
                          <a:ext cx="397" cy="14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18863E" w14:textId="77777777" w:rsidR="00961DB1" w:rsidRPr="00693C49" w:rsidRDefault="00961DB1" w:rsidP="00693C49"/>
                        </w:txbxContent>
                      </wps:txbx>
                      <wps:bodyPr rot="0" vert="vert270" wrap="square" lIns="36000" tIns="36000" rIns="0" bIns="0" anchor="t" anchorCtr="0" upright="1">
                        <a:noAutofit/>
                      </wps:bodyPr>
                    </wps:wsp>
                    <wps:wsp>
                      <wps:cNvPr id="921890847" name="Text Box 278"/>
                      <wps:cNvSpPr txBox="1">
                        <a:spLocks noChangeArrowheads="1"/>
                      </wps:cNvSpPr>
                      <wps:spPr bwMode="auto">
                        <a:xfrm>
                          <a:off x="454" y="11453"/>
                          <a:ext cx="283" cy="14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D87F33" w14:textId="77777777" w:rsidR="00961DB1" w:rsidRPr="0039704B" w:rsidRDefault="00961DB1" w:rsidP="0069384D">
                            <w:pPr>
                              <w:pStyle w:val="Twordaddfieldheads"/>
                              <w:rPr>
                                <w:lang w:val="uk-UA"/>
                              </w:rPr>
                            </w:pPr>
                            <w:r w:rsidRPr="0068301B">
                              <w:t>Инв. №.</w:t>
                            </w:r>
                            <w:r>
                              <w:rPr>
                                <w:lang w:val="uk-UA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lang w:val="uk-UA"/>
                              </w:rPr>
                              <w:t>ориг</w:t>
                            </w:r>
                            <w:proofErr w:type="spellEnd"/>
                            <w:r>
                              <w:rPr>
                                <w:lang w:val="uk-UA"/>
                              </w:rPr>
                              <w:t>..</w:t>
                            </w:r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656138079" name="Line 279"/>
                      <wps:cNvCnPr>
                        <a:cxnSpLocks noChangeShapeType="1"/>
                      </wps:cNvCnPr>
                      <wps:spPr bwMode="auto">
                        <a:xfrm>
                          <a:off x="1134" y="0"/>
                          <a:ext cx="0" cy="11452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06076832" name="tbxTdoc"/>
                      <wps:cNvSpPr txBox="1">
                        <a:spLocks noChangeArrowheads="1"/>
                      </wps:cNvSpPr>
                      <wps:spPr bwMode="auto">
                        <a:xfrm>
                          <a:off x="4820" y="15819"/>
                          <a:ext cx="3969" cy="4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59D50C" w14:textId="77777777" w:rsidR="00961DB1" w:rsidRPr="00693C49" w:rsidRDefault="00961DB1" w:rsidP="0069384D">
                            <w:pPr>
                              <w:pStyle w:val="Twordtdoc"/>
                              <w:rPr>
                                <w:sz w:val="24"/>
                                <w:szCs w:val="24"/>
                                <w:lang w:val="ru-RU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szCs w:val="24"/>
                                <w:lang w:val="ru-RU"/>
                              </w:rPr>
                              <w:t>Т</w:t>
                            </w:r>
                            <w:r w:rsidR="00CA727E">
                              <w:rPr>
                                <w:sz w:val="24"/>
                                <w:szCs w:val="24"/>
                                <w:lang w:val="ru-RU"/>
                              </w:rPr>
                              <w:t>ехнічн</w:t>
                            </w:r>
                            <w:r w:rsidR="00726DEF">
                              <w:rPr>
                                <w:sz w:val="24"/>
                                <w:szCs w:val="24"/>
                                <w:lang w:val="ru-RU"/>
                              </w:rPr>
                              <w:t>е</w:t>
                            </w:r>
                            <w:proofErr w:type="spellEnd"/>
                            <w:r w:rsidR="00726DEF">
                              <w:rPr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 w:rsidR="00726DEF">
                              <w:rPr>
                                <w:sz w:val="24"/>
                                <w:szCs w:val="24"/>
                                <w:lang w:val="ru-RU"/>
                              </w:rPr>
                              <w:t>за</w:t>
                            </w:r>
                            <w:r w:rsidR="00CA727E">
                              <w:rPr>
                                <w:sz w:val="24"/>
                                <w:szCs w:val="24"/>
                                <w:lang w:val="ru-RU"/>
                              </w:rPr>
                              <w:t>вдання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764051178" name="Line 281"/>
                      <wps:cNvCnPr>
                        <a:cxnSpLocks noChangeShapeType="1"/>
                      </wps:cNvCnPr>
                      <wps:spPr bwMode="auto">
                        <a:xfrm>
                          <a:off x="1134" y="16273"/>
                          <a:ext cx="7654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2769821" name="Line 282"/>
                      <wps:cNvCnPr>
                        <a:cxnSpLocks noChangeShapeType="1"/>
                      </wps:cNvCnPr>
                      <wps:spPr bwMode="auto">
                        <a:xfrm>
                          <a:off x="1701" y="14005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17001791" name="Line 283"/>
                      <wps:cNvCnPr>
                        <a:cxnSpLocks noChangeShapeType="1"/>
                      </wps:cNvCnPr>
                      <wps:spPr bwMode="auto">
                        <a:xfrm>
                          <a:off x="3402" y="14005"/>
                          <a:ext cx="0" cy="2268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233514" name="Line 284"/>
                      <wps:cNvCnPr>
                        <a:cxnSpLocks noChangeShapeType="1"/>
                      </wps:cNvCnPr>
                      <wps:spPr bwMode="auto">
                        <a:xfrm>
                          <a:off x="4253" y="14005"/>
                          <a:ext cx="0" cy="2268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72841707" name="Line 285"/>
                      <wps:cNvCnPr>
                        <a:cxnSpLocks noChangeShapeType="1"/>
                      </wps:cNvCnPr>
                      <wps:spPr bwMode="auto">
                        <a:xfrm>
                          <a:off x="4820" y="14005"/>
                          <a:ext cx="0" cy="2268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6371908" name="Line 286"/>
                      <wps:cNvCnPr>
                        <a:cxnSpLocks noChangeShapeType="1"/>
                      </wps:cNvCnPr>
                      <wps:spPr bwMode="auto">
                        <a:xfrm>
                          <a:off x="1134" y="14855"/>
                          <a:ext cx="7654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87343675" name="Line 287"/>
                      <wps:cNvCnPr>
                        <a:cxnSpLocks noChangeShapeType="1"/>
                      </wps:cNvCnPr>
                      <wps:spPr bwMode="auto">
                        <a:xfrm>
                          <a:off x="1134" y="14005"/>
                          <a:ext cx="10488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96712876" name="Text Box 288"/>
                      <wps:cNvSpPr txBox="1">
                        <a:spLocks noChangeArrowheads="1"/>
                      </wps:cNvSpPr>
                      <wps:spPr bwMode="auto">
                        <a:xfrm>
                          <a:off x="10206" y="16273"/>
                          <a:ext cx="850" cy="2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84C5D5" w14:textId="77777777" w:rsidR="00961DB1" w:rsidRPr="003A75B2" w:rsidRDefault="00961DB1" w:rsidP="0069384D">
                            <w:pPr>
                              <w:pStyle w:val="Twordcopyformat"/>
                            </w:pPr>
                            <w:r w:rsidRPr="004C30A9">
                              <w:t>Формат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739363148" name="tbxFrmt"/>
                      <wps:cNvSpPr txBox="1">
                        <a:spLocks noChangeArrowheads="1"/>
                      </wps:cNvSpPr>
                      <wps:spPr bwMode="auto">
                        <a:xfrm>
                          <a:off x="11057" y="16273"/>
                          <a:ext cx="567" cy="2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76CEFC" w14:textId="77777777" w:rsidR="00961DB1" w:rsidRPr="003A75B2" w:rsidRDefault="00961DB1" w:rsidP="0069384D">
                            <w:pPr>
                              <w:pStyle w:val="Twordcopyformat"/>
                            </w:pPr>
                            <w:r w:rsidRPr="004C30A9">
                              <w:t>А4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636003010" name="Text Box 290"/>
                      <wps:cNvSpPr txBox="1">
                        <a:spLocks noChangeArrowheads="1"/>
                      </wps:cNvSpPr>
                      <wps:spPr bwMode="auto">
                        <a:xfrm>
                          <a:off x="4366" y="16273"/>
                          <a:ext cx="1701" cy="2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455CD7" w14:textId="77777777" w:rsidR="00961DB1" w:rsidRPr="003A75B2" w:rsidRDefault="00961DB1" w:rsidP="0069384D">
                            <w:pPr>
                              <w:pStyle w:val="Twordcopyformat"/>
                            </w:pPr>
                            <w:r w:rsidRPr="004C30A9">
                              <w:t>Коп</w:t>
                            </w:r>
                            <w:proofErr w:type="spellStart"/>
                            <w:r>
                              <w:rPr>
                                <w:lang w:val="uk-UA"/>
                              </w:rPr>
                              <w:t>іював</w:t>
                            </w:r>
                            <w:proofErr w:type="spellEnd"/>
                            <w: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30881616" name="Line 291"/>
                      <wps:cNvCnPr>
                        <a:cxnSpLocks noChangeShapeType="1"/>
                      </wps:cNvCnPr>
                      <wps:spPr bwMode="auto">
                        <a:xfrm>
                          <a:off x="1134" y="0"/>
                          <a:ext cx="10488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13386680" name="Line 292"/>
                      <wps:cNvCnPr>
                        <a:cxnSpLocks noChangeShapeType="1"/>
                      </wps:cNvCnPr>
                      <wps:spPr bwMode="auto">
                        <a:xfrm>
                          <a:off x="11624" y="0"/>
                          <a:ext cx="0" cy="14854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87676075" name="tbxIzml"/>
                      <wps:cNvSpPr txBox="1">
                        <a:spLocks noChangeArrowheads="1"/>
                      </wps:cNvSpPr>
                      <wps:spPr bwMode="auto">
                        <a:xfrm>
                          <a:off x="2268" y="14288"/>
                          <a:ext cx="567" cy="28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614873" w14:textId="77777777" w:rsidR="00961DB1" w:rsidRPr="00725535" w:rsidRDefault="00961DB1" w:rsidP="0069384D">
                            <w:pPr>
                              <w:pStyle w:val="Twordizme"/>
                            </w:pPr>
                            <w:r>
                              <w:rPr>
                                <w:rStyle w:val="TwordizmeChar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18000" rIns="0" bIns="0" anchor="t" anchorCtr="0" upright="1">
                        <a:noAutofit/>
                      </wps:bodyPr>
                    </wps:wsp>
                    <wps:wsp>
                      <wps:cNvPr id="1272980163" name="Line 294"/>
                      <wps:cNvCnPr>
                        <a:cxnSpLocks noChangeShapeType="1"/>
                      </wps:cNvCnPr>
                      <wps:spPr bwMode="auto">
                        <a:xfrm>
                          <a:off x="2835" y="14005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58217529" name="Line 295"/>
                      <wps:cNvCnPr>
                        <a:cxnSpLocks noChangeShapeType="1"/>
                      </wps:cNvCnPr>
                      <wps:spPr bwMode="auto">
                        <a:xfrm>
                          <a:off x="2268" y="14005"/>
                          <a:ext cx="0" cy="2268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06390231" name="Line 296"/>
                      <wps:cNvCnPr>
                        <a:cxnSpLocks noChangeShapeType="1"/>
                      </wps:cNvCnPr>
                      <wps:spPr bwMode="auto">
                        <a:xfrm>
                          <a:off x="1134" y="14572"/>
                          <a:ext cx="368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12246763" name="tbxJob9"/>
                      <wps:cNvSpPr txBox="1">
                        <a:spLocks noChangeArrowheads="1"/>
                      </wps:cNvSpPr>
                      <wps:spPr bwMode="auto">
                        <a:xfrm>
                          <a:off x="851" y="10319"/>
                          <a:ext cx="283" cy="11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F69B9A" w14:textId="77777777" w:rsidR="00961DB1" w:rsidRPr="00693C49" w:rsidRDefault="00961DB1" w:rsidP="00693C49"/>
                        </w:txbxContent>
                      </wps:txbx>
                      <wps:bodyPr rot="0" vert="vert270" wrap="square" lIns="18000" tIns="0" rIns="0" bIns="0" anchor="t" anchorCtr="0" upright="1">
                        <a:noAutofit/>
                      </wps:bodyPr>
                    </wps:wsp>
                    <wps:wsp>
                      <wps:cNvPr id="909319278" name="tbxJob7"/>
                      <wps:cNvSpPr txBox="1">
                        <a:spLocks noChangeArrowheads="1"/>
                      </wps:cNvSpPr>
                      <wps:spPr bwMode="auto">
                        <a:xfrm>
                          <a:off x="284" y="10319"/>
                          <a:ext cx="283" cy="11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07D11E" w14:textId="77777777" w:rsidR="00961DB1" w:rsidRPr="00693C49" w:rsidRDefault="00961DB1" w:rsidP="00693C49"/>
                        </w:txbxContent>
                      </wps:txbx>
                      <wps:bodyPr rot="0" vert="vert270" wrap="square" lIns="18000" tIns="0" rIns="0" bIns="0" anchor="t" anchorCtr="0" upright="1">
                        <a:noAutofit/>
                      </wps:bodyPr>
                    </wps:wsp>
                    <wps:wsp>
                      <wps:cNvPr id="1430603080" name="tbxJob8"/>
                      <wps:cNvSpPr txBox="1">
                        <a:spLocks noChangeArrowheads="1"/>
                      </wps:cNvSpPr>
                      <wps:spPr bwMode="auto">
                        <a:xfrm>
                          <a:off x="567" y="10319"/>
                          <a:ext cx="283" cy="11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9D1250" w14:textId="77777777" w:rsidR="00961DB1" w:rsidRPr="00A01018" w:rsidRDefault="00961DB1" w:rsidP="0069384D">
                            <w:pPr>
                              <w:pStyle w:val="Twordfami"/>
                              <w:rPr>
                                <w:sz w:val="20"/>
                                <w:lang w:val="uk-UA"/>
                              </w:rPr>
                            </w:pPr>
                            <w:r w:rsidRPr="00693C49">
                              <w:rPr>
                                <w:sz w:val="20"/>
                              </w:rPr>
                              <w:t>Р</w:t>
                            </w:r>
                            <w:proofErr w:type="spellStart"/>
                            <w:r>
                              <w:rPr>
                                <w:sz w:val="20"/>
                                <w:lang w:val="uk-UA"/>
                              </w:rPr>
                              <w:t>озробив</w:t>
                            </w:r>
                            <w:proofErr w:type="spellEnd"/>
                          </w:p>
                        </w:txbxContent>
                      </wps:txbx>
                      <wps:bodyPr rot="0" vert="vert270" wrap="square" lIns="18000" tIns="0" rIns="0" bIns="0" anchor="t" anchorCtr="0" upright="1">
                        <a:noAutofit/>
                      </wps:bodyPr>
                    </wps:wsp>
                    <wps:wsp>
                      <wps:cNvPr id="722299071" name="Text Box 300"/>
                      <wps:cNvSpPr txBox="1">
                        <a:spLocks noChangeArrowheads="1"/>
                      </wps:cNvSpPr>
                      <wps:spPr bwMode="auto">
                        <a:xfrm>
                          <a:off x="0" y="7768"/>
                          <a:ext cx="283" cy="3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AE3491" w14:textId="77777777" w:rsidR="00961DB1" w:rsidRPr="00A01018" w:rsidRDefault="00961DB1" w:rsidP="0069384D">
                            <w:pPr>
                              <w:pStyle w:val="Twordfami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Погоджено</w:t>
                            </w:r>
                          </w:p>
                        </w:txbxContent>
                      </wps:txbx>
                      <wps:bodyPr rot="0" vert="vert270" wrap="square" lIns="18000" tIns="0" rIns="0" bIns="0" anchor="t" anchorCtr="0" upright="1">
                        <a:noAutofit/>
                      </wps:bodyPr>
                    </wps:wsp>
                    <wps:wsp>
                      <wps:cNvPr id="808297001" name="tbxFam9"/>
                      <wps:cNvSpPr txBox="1">
                        <a:spLocks noChangeArrowheads="1"/>
                      </wps:cNvSpPr>
                      <wps:spPr bwMode="auto">
                        <a:xfrm>
                          <a:off x="851" y="9185"/>
                          <a:ext cx="283" cy="11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508A3C" w14:textId="77777777" w:rsidR="00961DB1" w:rsidRPr="00693C49" w:rsidRDefault="00961DB1" w:rsidP="00693C49"/>
                        </w:txbxContent>
                      </wps:txbx>
                      <wps:bodyPr rot="0" vert="vert270" wrap="square" lIns="18000" tIns="0" rIns="0" bIns="0" anchor="t" anchorCtr="0" upright="1">
                        <a:noAutofit/>
                      </wps:bodyPr>
                    </wps:wsp>
                    <wps:wsp>
                      <wps:cNvPr id="1400028766" name="tbxFam7"/>
                      <wps:cNvSpPr txBox="1">
                        <a:spLocks noChangeArrowheads="1"/>
                      </wps:cNvSpPr>
                      <wps:spPr bwMode="auto">
                        <a:xfrm>
                          <a:off x="284" y="9185"/>
                          <a:ext cx="283" cy="11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D6B1D6" w14:textId="77777777" w:rsidR="00961DB1" w:rsidRPr="00693C49" w:rsidRDefault="00961DB1" w:rsidP="00693C49"/>
                        </w:txbxContent>
                      </wps:txbx>
                      <wps:bodyPr rot="0" vert="vert270" wrap="square" lIns="18000" tIns="0" rIns="0" bIns="0" anchor="t" anchorCtr="0" upright="1">
                        <a:noAutofit/>
                      </wps:bodyPr>
                    </wps:wsp>
                    <wps:wsp>
                      <wps:cNvPr id="882189532" name="tbxFam8"/>
                      <wps:cNvSpPr txBox="1">
                        <a:spLocks noChangeArrowheads="1"/>
                      </wps:cNvSpPr>
                      <wps:spPr bwMode="auto">
                        <a:xfrm>
                          <a:off x="567" y="9185"/>
                          <a:ext cx="283" cy="11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DBC151" w14:textId="77777777" w:rsidR="00961DB1" w:rsidRPr="00FE358D" w:rsidRDefault="00961DB1" w:rsidP="00FE358D"/>
                        </w:txbxContent>
                      </wps:txbx>
                      <wps:bodyPr rot="0" vert="vert270" wrap="square" lIns="18000" tIns="0" rIns="0" bIns="0" anchor="t" anchorCtr="0" upright="1">
                        <a:noAutofit/>
                      </wps:bodyPr>
                    </wps:wsp>
                    <wps:wsp>
                      <wps:cNvPr id="556157802" name="Text Box 304"/>
                      <wps:cNvSpPr txBox="1">
                        <a:spLocks noChangeArrowheads="1"/>
                      </wps:cNvSpPr>
                      <wps:spPr bwMode="auto">
                        <a:xfrm>
                          <a:off x="851" y="8335"/>
                          <a:ext cx="283" cy="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8BD81B" w14:textId="77777777" w:rsidR="00961DB1" w:rsidRDefault="00961DB1" w:rsidP="0069384D"/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83483278" name="Text Box 305"/>
                      <wps:cNvSpPr txBox="1">
                        <a:spLocks noChangeArrowheads="1"/>
                      </wps:cNvSpPr>
                      <wps:spPr bwMode="auto">
                        <a:xfrm>
                          <a:off x="284" y="8335"/>
                          <a:ext cx="283" cy="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13E9C1" w14:textId="77777777" w:rsidR="00961DB1" w:rsidRDefault="00961DB1" w:rsidP="0069384D"/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49660971" name="Text Box 306"/>
                      <wps:cNvSpPr txBox="1">
                        <a:spLocks noChangeArrowheads="1"/>
                      </wps:cNvSpPr>
                      <wps:spPr bwMode="auto">
                        <a:xfrm>
                          <a:off x="567" y="8335"/>
                          <a:ext cx="283" cy="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37B8A3" w14:textId="77777777" w:rsidR="00961DB1" w:rsidRDefault="00961DB1" w:rsidP="0069384D"/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31501098" name="tbxDat9"/>
                      <wps:cNvSpPr txBox="1">
                        <a:spLocks noChangeArrowheads="1"/>
                      </wps:cNvSpPr>
                      <wps:spPr bwMode="auto">
                        <a:xfrm>
                          <a:off x="851" y="7768"/>
                          <a:ext cx="283" cy="5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C6DE0" w14:textId="77777777" w:rsidR="00961DB1" w:rsidRPr="00693C49" w:rsidRDefault="00961DB1" w:rsidP="00693C49"/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412836800" name="tbxDat7"/>
                      <wps:cNvSpPr txBox="1">
                        <a:spLocks noChangeArrowheads="1"/>
                      </wps:cNvSpPr>
                      <wps:spPr bwMode="auto">
                        <a:xfrm>
                          <a:off x="284" y="7768"/>
                          <a:ext cx="283" cy="5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2F9378" w14:textId="77777777" w:rsidR="00961DB1" w:rsidRPr="00693C49" w:rsidRDefault="00961DB1" w:rsidP="00693C49"/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65672086" name="tbxDat8"/>
                      <wps:cNvSpPr txBox="1">
                        <a:spLocks noChangeArrowheads="1"/>
                      </wps:cNvSpPr>
                      <wps:spPr bwMode="auto">
                        <a:xfrm>
                          <a:off x="567" y="7768"/>
                          <a:ext cx="283" cy="5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E6DD4E" w14:textId="77777777" w:rsidR="00961DB1" w:rsidRPr="00693C49" w:rsidRDefault="00961DB1" w:rsidP="00693C49"/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B16BCD0" id="grpFirstPage" o:spid="_x0000_s1063" style="position:absolute;margin-left:-3.95pt;margin-top:19.35pt;width:581.2pt;height:818.8pt;z-index:251658752;mso-position-horizontal-relative:page;mso-position-vertical-relative:page" coordsize="11624,16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bxIzmk" o:spid="_x0000_s1064" type="#_x0000_t202" style="position:absolute;left:1701;top:14288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" strokeweight=".5pt">
                <v:textbox inset="0,.5mm,0,0">
                  <w:txbxContent>
                    <w:p w14:paraId="0DA123B1" w14:textId="77777777" w:rsidR="00961DB1" w:rsidRPr="00693C49" w:rsidRDefault="00961DB1" w:rsidP="00693C49"/>
                  </w:txbxContent>
                </v:textbox>
              </v:shape>
              <v:shape id="Text Box 234" o:spid="_x0000_s1065" type="#_x0000_t202" style="position:absolute;left:2268;top:14572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" strokeweight=".5pt">
                <v:textbox inset="0,.5mm,0,0">
                  <w:txbxContent>
                    <w:p w14:paraId="77A7BD73" w14:textId="77777777" w:rsidR="00961DB1" w:rsidRPr="001C2705" w:rsidRDefault="00961DB1" w:rsidP="0069384D">
                      <w:pPr>
                        <w:pStyle w:val="Twordizme"/>
                      </w:pPr>
                      <w:r w:rsidRPr="004C30A9">
                        <w:t>Лист</w:t>
                      </w:r>
                    </w:p>
                  </w:txbxContent>
                </v:textbox>
              </v:shape>
              <v:shape id="tbxIzme" o:spid="_x0000_s1066" type="#_x0000_t202" style="position:absolute;left:1134;top:14288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" filled="f" strokeweight=".5pt">
                <v:textbox inset="0,.5mm,0,0">
                  <w:txbxContent>
                    <w:p w14:paraId="4C4CEA3D" w14:textId="77777777" w:rsidR="00961DB1" w:rsidRPr="00693C49" w:rsidRDefault="00961DB1" w:rsidP="00693C49"/>
                  </w:txbxContent>
                </v:textbox>
              </v:shape>
              <v:shape id="Text Box 236" o:spid="_x0000_s1067" type="#_x0000_t202" style="position:absolute;left:1134;top:14572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" filled="f" strokeweight=".5pt">
                <v:textbox inset="0,.5mm,0,0">
                  <w:txbxContent>
                    <w:p w14:paraId="0430B388" w14:textId="77777777" w:rsidR="00961DB1" w:rsidRPr="00DF2469" w:rsidRDefault="00961DB1" w:rsidP="0069384D">
                      <w:pPr>
                        <w:pStyle w:val="Twordizme"/>
                      </w:pPr>
                      <w:r>
                        <w:rPr>
                          <w:lang w:val="uk-UA"/>
                        </w:rPr>
                        <w:t>Ви</w:t>
                      </w:r>
                      <w:r w:rsidRPr="004C30A9">
                        <w:t>м</w:t>
                      </w:r>
                      <w:r>
                        <w:t>.</w:t>
                      </w:r>
                    </w:p>
                  </w:txbxContent>
                </v:textbox>
              </v:shape>
              <v:shape id="Text Box 237" o:spid="_x0000_s1068" type="#_x0000_t202" style="position:absolute;left:1701;top:14572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" filled="f" strokeweight=".5pt">
                <v:textbox inset="0,.5mm,0,0">
                  <w:txbxContent>
                    <w:p w14:paraId="2E2D684C" w14:textId="77777777" w:rsidR="00961DB1" w:rsidRPr="00A01018" w:rsidRDefault="00961DB1" w:rsidP="0069384D">
                      <w:pPr>
                        <w:pStyle w:val="Twordizme"/>
                        <w:rPr>
                          <w:lang w:val="uk-UA"/>
                        </w:rPr>
                      </w:pPr>
                      <w:r w:rsidRPr="004C30A9">
                        <w:t>К</w:t>
                      </w:r>
                      <w:r>
                        <w:rPr>
                          <w:lang w:val="uk-UA"/>
                        </w:rPr>
                        <w:t>і</w:t>
                      </w:r>
                      <w:r w:rsidRPr="004C30A9">
                        <w:t>л</w:t>
                      </w:r>
                      <w:proofErr w:type="spellStart"/>
                      <w:r>
                        <w:rPr>
                          <w:lang w:val="uk-UA"/>
                        </w:rPr>
                        <w:t>ьк</w:t>
                      </w:r>
                      <w:proofErr w:type="spellEnd"/>
                      <w:r>
                        <w:rPr>
                          <w:lang w:val="uk-UA"/>
                        </w:rPr>
                        <w:t>.</w:t>
                      </w:r>
                    </w:p>
                  </w:txbxContent>
                </v:textbox>
              </v:shape>
              <v:shape id="tbxNdoc" o:spid="_x0000_s1069" type="#_x0000_t202" style="position:absolute;left:2835;top:14288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" filled="f" strokeweight=".5pt">
                <v:textbox inset="0,.5mm,0,0">
                  <w:txbxContent>
                    <w:p w14:paraId="50895670" w14:textId="77777777" w:rsidR="00961DB1" w:rsidRPr="00693C49" w:rsidRDefault="00961DB1" w:rsidP="00693C49"/>
                  </w:txbxContent>
                </v:textbox>
              </v:shape>
              <v:shape id="Text Box 239" o:spid="_x0000_s1070" type="#_x0000_t202" style="position:absolute;left:2835;top:14572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" filled="f" strokeweight=".5pt">
                <v:textbox inset="0,0,0,0">
                  <w:txbxContent>
                    <w:p w14:paraId="3E3F97C2" w14:textId="77777777" w:rsidR="00961DB1" w:rsidRPr="00DF2469" w:rsidRDefault="00961DB1" w:rsidP="0069384D">
                      <w:pPr>
                        <w:pStyle w:val="Twordizme"/>
                        <w:rPr>
                          <w:sz w:val="20"/>
                          <w:szCs w:val="20"/>
                        </w:rPr>
                      </w:pPr>
                      <w:r w:rsidRPr="001C2705">
                        <w:t>№</w:t>
                      </w:r>
                      <w:r>
                        <w:t xml:space="preserve"> </w:t>
                      </w:r>
                      <w:r w:rsidRPr="001C2705">
                        <w:t>док</w:t>
                      </w:r>
                      <w:r>
                        <w:rPr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</v:shape>
              <v:shape id="tbxFam1" o:spid="_x0000_s1071" type="#_x0000_t202" style="position:absolute;left:2268;top:14855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" filled="f" strokeweight=".5pt">
                <v:textbox inset=".5mm,0,0,0">
                  <w:txbxContent>
                    <w:p w14:paraId="38C1F859" w14:textId="77777777" w:rsidR="00961DB1" w:rsidRPr="004C30A9" w:rsidRDefault="00961DB1" w:rsidP="0069384D"/>
                  </w:txbxContent>
                </v:textbox>
              </v:shape>
              <v:shape id="tbxFam2" o:spid="_x0000_s1072" type="#_x0000_t202" style="position:absolute;left:2268;top:15139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" filled="f" strokeweight=".5pt">
                <v:textbox inset=".5mm,0,0,0">
                  <w:txbxContent>
                    <w:p w14:paraId="0C8FE7CE" w14:textId="77777777" w:rsidR="00961DB1" w:rsidRPr="004C30A9" w:rsidRDefault="00961DB1" w:rsidP="0069384D"/>
                  </w:txbxContent>
                </v:textbox>
              </v:shape>
              <v:shape id="tbxFam4" o:spid="_x0000_s1073" type="#_x0000_t202" style="position:absolute;left:2268;top:15422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" filled="f" strokeweight=".5pt">
                <v:textbox inset=".5mm,0,0,0">
                  <w:txbxContent>
                    <w:p w14:paraId="41004F19" w14:textId="77777777" w:rsidR="00961DB1" w:rsidRPr="004C30A9" w:rsidRDefault="00961DB1" w:rsidP="0069384D"/>
                  </w:txbxContent>
                </v:textbox>
              </v:shape>
              <v:shape id="tbxFam5" o:spid="_x0000_s1074" type="#_x0000_t202" style="position:absolute;left:2268;top:15706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" filled="f" strokeweight=".5pt">
                <v:textbox inset=".5mm,0,0,0">
                  <w:txbxContent>
                    <w:p w14:paraId="67C0C651" w14:textId="77777777" w:rsidR="00961DB1" w:rsidRDefault="00961DB1"/>
                  </w:txbxContent>
                </v:textbox>
              </v:shape>
              <v:shape id="tbxFam6" o:spid="_x0000_s1075" type="#_x0000_t202" style="position:absolute;left:2268;top:15989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" filled="f" strokeweight=".5pt">
                <v:textbox inset=".5mm,0,0,0">
                  <w:txbxContent>
                    <w:p w14:paraId="308D56CC" w14:textId="77777777" w:rsidR="00961DB1" w:rsidRPr="004C30A9" w:rsidRDefault="00961DB1" w:rsidP="0069384D"/>
                  </w:txbxContent>
                </v:textbox>
              </v:shape>
              <v:shape id="tbxJob1" o:spid="_x0000_s1076" type="#_x0000_t202" style="position:absolute;left:1134;top:14855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" filled="f" strokeweight=".5pt">
                <v:textbox inset=".5mm,0,0,0">
                  <w:txbxContent>
                    <w:p w14:paraId="3B533B75" w14:textId="77777777" w:rsidR="00961DB1" w:rsidRPr="00F66EF8" w:rsidRDefault="00961DB1" w:rsidP="0069384D">
                      <w:pPr>
                        <w:pStyle w:val="Twordfami"/>
                      </w:pPr>
                      <w:r>
                        <w:t>Директор</w:t>
                      </w:r>
                    </w:p>
                  </w:txbxContent>
                </v:textbox>
              </v:shape>
              <v:shape id="tbxJob2" o:spid="_x0000_s1077" type="#_x0000_t202" style="position:absolute;left:1134;top:15139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" filled="f" strokeweight=".5pt">
                <v:textbox inset=".5mm,0,0,0">
                  <w:txbxContent>
                    <w:p w14:paraId="797E50C6" w14:textId="77777777" w:rsidR="00961DB1" w:rsidRPr="00DF2469" w:rsidRDefault="00961DB1" w:rsidP="0069384D">
                      <w:pPr>
                        <w:pStyle w:val="Twordfami"/>
                      </w:pPr>
                    </w:p>
                  </w:txbxContent>
                </v:textbox>
              </v:shape>
              <v:shape id="tbxJob4" o:spid="_x0000_s1078" type="#_x0000_t202" style="position:absolute;left:1134;top:15422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" filled="f" strokeweight=".5pt">
                <v:textbox inset=".5mm,0,0,0">
                  <w:txbxContent>
                    <w:p w14:paraId="7B04FA47" w14:textId="77777777" w:rsidR="00961DB1" w:rsidRPr="00DF2469" w:rsidRDefault="00961DB1" w:rsidP="0069384D">
                      <w:pPr>
                        <w:pStyle w:val="Twordfami"/>
                      </w:pPr>
                    </w:p>
                  </w:txbxContent>
                </v:textbox>
              </v:shape>
              <v:shape id="tbxJob5" o:spid="_x0000_s1079" type="#_x0000_t202" style="position:absolute;left:1134;top:15706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" filled="f" strokeweight=".5pt">
                <v:textbox inset=".5mm,0,0,0">
                  <w:txbxContent>
                    <w:p w14:paraId="08930D67" w14:textId="77777777" w:rsidR="00961DB1" w:rsidRPr="0039704B" w:rsidRDefault="00961DB1" w:rsidP="0069384D">
                      <w:pPr>
                        <w:pStyle w:val="Twordfami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Виконав</w:t>
                      </w:r>
                    </w:p>
                  </w:txbxContent>
                </v:textbox>
              </v:shape>
              <v:shape id="tbxJob6" o:spid="_x0000_s1080" type="#_x0000_t202" style="position:absolute;left:1134;top:15989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" filled="f" strokeweight=".5pt">
                <v:textbox inset=".5mm,0,0,0">
                  <w:txbxContent>
                    <w:p w14:paraId="35D6E7A4" w14:textId="77777777" w:rsidR="00961DB1" w:rsidRPr="0039704B" w:rsidRDefault="00961DB1" w:rsidP="0069384D">
                      <w:pPr>
                        <w:pStyle w:val="Twordfami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Перевірив</w:t>
                      </w:r>
                    </w:p>
                  </w:txbxContent>
                </v:textbox>
              </v:shape>
              <v:shape id="Text Box 250" o:spid="_x0000_s1081" type="#_x0000_t202" style="position:absolute;left:3402;top:14288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" filled="f" strokeweight=".5pt">
                <v:textbox inset="0,0,0,0">
                  <w:txbxContent>
                    <w:p w14:paraId="568C698B" w14:textId="77777777" w:rsidR="00961DB1" w:rsidRDefault="00961DB1" w:rsidP="0069384D">
                      <w:pPr>
                        <w:pStyle w:val="Tworddate"/>
                      </w:pPr>
                    </w:p>
                  </w:txbxContent>
                </v:textbox>
              </v:shape>
              <v:shape id="Text Box 251" o:spid="_x0000_s1082" type="#_x0000_t202" style="position:absolute;left:3402;top:14572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" filled="f" strokeweight=".5pt">
                <v:textbox inset="0,.5mm,0,0">
                  <w:txbxContent>
                    <w:p w14:paraId="359FBEEF" w14:textId="77777777" w:rsidR="00961DB1" w:rsidRPr="001C2705" w:rsidRDefault="00961DB1" w:rsidP="0069384D">
                      <w:pPr>
                        <w:pStyle w:val="Twordizme"/>
                      </w:pPr>
                      <w:r w:rsidRPr="004C30A9">
                        <w:t>П</w:t>
                      </w:r>
                      <w:r>
                        <w:rPr>
                          <w:lang w:val="uk-UA"/>
                        </w:rPr>
                        <w:t>і</w:t>
                      </w:r>
                      <w:proofErr w:type="spellStart"/>
                      <w:r w:rsidRPr="004C30A9">
                        <w:t>дп</w:t>
                      </w:r>
                      <w:proofErr w:type="spellEnd"/>
                      <w:r w:rsidRPr="001C2705">
                        <w:t>.</w:t>
                      </w:r>
                    </w:p>
                  </w:txbxContent>
                </v:textbox>
              </v:shape>
              <v:shape id="Text Box 252" o:spid="_x0000_s1083" type="#_x0000_t202" style="position:absolute;left:3402;top:14855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" filled="f" strokeweight=".5pt">
                <v:textbox>
                  <w:txbxContent>
                    <w:p w14:paraId="1A939487" w14:textId="77777777" w:rsidR="00961DB1" w:rsidRDefault="00961DB1" w:rsidP="0069384D">
                      <w:pPr>
                        <w:pStyle w:val="Tworddate"/>
                      </w:pPr>
                    </w:p>
                  </w:txbxContent>
                </v:textbox>
              </v:shape>
              <v:shape id="Text Box 253" o:spid="_x0000_s1084" type="#_x0000_t202" style="position:absolute;left:3402;top:1513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" filled="f" strokeweight=".5pt">
                <v:textbox>
                  <w:txbxContent>
                    <w:p w14:paraId="6AA258D8" w14:textId="77777777" w:rsidR="00961DB1" w:rsidRDefault="00961DB1" w:rsidP="0069384D">
                      <w:pPr>
                        <w:pStyle w:val="Tworddate"/>
                      </w:pPr>
                    </w:p>
                  </w:txbxContent>
                </v:textbox>
              </v:shape>
              <v:shape id="Text Box 254" o:spid="_x0000_s1085" type="#_x0000_t202" style="position:absolute;left:3402;top:15422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" filled="f" strokeweight=".5pt">
                <v:textbox>
                  <w:txbxContent>
                    <w:p w14:paraId="6FFBD3EC" w14:textId="77777777" w:rsidR="00961DB1" w:rsidRDefault="00961DB1" w:rsidP="0069384D">
                      <w:pPr>
                        <w:pStyle w:val="Tworddate"/>
                      </w:pPr>
                    </w:p>
                  </w:txbxContent>
                </v:textbox>
              </v:shape>
              <v:shape id="Text Box 255" o:spid="_x0000_s1086" type="#_x0000_t202" style="position:absolute;left:3402;top:15706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" filled="f" strokeweight=".5pt">
                <v:textbox>
                  <w:txbxContent>
                    <w:p w14:paraId="30DCCCAD" w14:textId="77777777" w:rsidR="00961DB1" w:rsidRDefault="00961DB1" w:rsidP="0069384D">
                      <w:pPr>
                        <w:pStyle w:val="Tworddate"/>
                      </w:pPr>
                    </w:p>
                  </w:txbxContent>
                </v:textbox>
              </v:shape>
              <v:shape id="Text Box 256" o:spid="_x0000_s1087" type="#_x0000_t202" style="position:absolute;left:3402;top:1598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" filled="f" strokeweight=".5pt">
                <v:textbox>
                  <w:txbxContent>
                    <w:p w14:paraId="36AF6883" w14:textId="77777777" w:rsidR="00961DB1" w:rsidRDefault="00961DB1" w:rsidP="0069384D">
                      <w:pPr>
                        <w:pStyle w:val="Tworddate"/>
                      </w:pPr>
                    </w:p>
                  </w:txbxContent>
                </v:textbox>
              </v:shape>
              <v:shape id="tbxIzmd" o:spid="_x0000_s1088" type="#_x0000_t202" style="position:absolute;left:4253;top:14288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" filled="f" strokeweight=".5pt">
                <v:textbox inset="0,.5mm,0,0">
                  <w:txbxContent>
                    <w:p w14:paraId="54C529ED" w14:textId="77777777" w:rsidR="00961DB1" w:rsidRPr="00693C49" w:rsidRDefault="00961DB1" w:rsidP="00693C49"/>
                  </w:txbxContent>
                </v:textbox>
              </v:shape>
              <v:shape id="Text Box 258" o:spid="_x0000_s1089" type="#_x0000_t202" style="position:absolute;left:4253;top:14572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" filled="f" strokeweight=".5pt">
                <v:textbox inset="0,.5mm,0,0">
                  <w:txbxContent>
                    <w:p w14:paraId="6C8348FF" w14:textId="77777777" w:rsidR="00961DB1" w:rsidRPr="001C2705" w:rsidRDefault="00961DB1" w:rsidP="0069384D">
                      <w:pPr>
                        <w:pStyle w:val="Twordizme"/>
                      </w:pPr>
                      <w:r w:rsidRPr="004C30A9">
                        <w:t>Дата</w:t>
                      </w:r>
                    </w:p>
                  </w:txbxContent>
                </v:textbox>
              </v:shape>
              <v:shape id="tbxDat1" o:spid="_x0000_s1090" type="#_x0000_t202" style="position:absolute;left:4253;top:14855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" filled="f" strokeweight=".5pt">
                <v:textbox inset="0,.5mm,0,0">
                  <w:txbxContent>
                    <w:p w14:paraId="1C0157D6" w14:textId="77777777" w:rsidR="00961DB1" w:rsidRPr="00A01018" w:rsidRDefault="00961DB1" w:rsidP="00046153">
                      <w:pPr>
                        <w:pStyle w:val="Tworddate"/>
                        <w:jc w:val="left"/>
                        <w:rPr>
                          <w:lang w:val="uk-UA"/>
                        </w:rPr>
                      </w:pPr>
                    </w:p>
                  </w:txbxContent>
                </v:textbox>
              </v:shape>
              <v:shape id="tbxDat2" o:spid="_x0000_s1091" type="#_x0000_t202" style="position:absolute;left:4253;top:1513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" filled="f" strokeweight=".5pt">
                <v:textbox inset="0,.5mm,0,0">
                  <w:txbxContent>
                    <w:p w14:paraId="3691E7B2" w14:textId="77777777" w:rsidR="00961DB1" w:rsidRPr="00B467F8" w:rsidRDefault="00961DB1" w:rsidP="00B467F8"/>
                  </w:txbxContent>
                </v:textbox>
              </v:shape>
              <v:shape id="tbxDat4" o:spid="_x0000_s1092" type="#_x0000_t202" style="position:absolute;left:4253;top:15422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" filled="f" strokeweight=".5pt">
                <v:textbox inset="0,.5mm,0,0">
                  <w:txbxContent>
                    <w:p w14:paraId="526770CE" w14:textId="77777777" w:rsidR="00961DB1" w:rsidRPr="00B467F8" w:rsidRDefault="00961DB1" w:rsidP="00B467F8"/>
                  </w:txbxContent>
                </v:textbox>
              </v:shape>
              <v:shape id="tbxDat5" o:spid="_x0000_s1093" type="#_x0000_t202" style="position:absolute;left:4253;top:15706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" filled="f" strokeweight=".5pt">
                <v:textbox inset="0,.5mm,0,0">
                  <w:txbxContent>
                    <w:p w14:paraId="7CBEED82" w14:textId="77777777" w:rsidR="00961DB1" w:rsidRPr="00B467F8" w:rsidRDefault="00961DB1" w:rsidP="00B467F8"/>
                  </w:txbxContent>
                </v:textbox>
              </v:shape>
              <v:shape id="tbxDat6" o:spid="_x0000_s1094" type="#_x0000_t202" style="position:absolute;left:4253;top:15989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" filled="f" strokeweight=".5pt">
                <v:textbox inset="0,.5mm,0,0">
                  <w:txbxContent>
                    <w:p w14:paraId="6E36661F" w14:textId="77777777" w:rsidR="00961DB1" w:rsidRPr="00B467F8" w:rsidRDefault="00961DB1" w:rsidP="00B467F8"/>
                  </w:txbxContent>
                </v:textbox>
              </v:shape>
              <v:shape id="tbxOboz" o:spid="_x0000_s1095" type="#_x0000_t202" style="position:absolute;left:4933;top:14175;width:6545;height: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" filled="f" stroked="f">
                <v:textbox inset=",0,,0">
                  <w:txbxContent>
                    <w:p w14:paraId="38645DC7" w14:textId="77777777" w:rsidR="00961DB1" w:rsidRPr="004C30A9" w:rsidRDefault="00961DB1" w:rsidP="0069384D">
                      <w:pPr>
                        <w:pStyle w:val="Twordoboz"/>
                      </w:pPr>
                    </w:p>
                  </w:txbxContent>
                </v:textbox>
              </v:shape>
              <v:shape id="tbxFirm" o:spid="_x0000_s1096" type="#_x0000_t202" style="position:absolute;left:8789;top:15422;width:2835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" filled="f" strokeweight="1.5pt">
                <v:textbox inset="0,0,0,0">
                  <w:txbxContent>
                    <w:p w14:paraId="65E3228A" w14:textId="77777777" w:rsidR="00961DB1" w:rsidRPr="00B7725C" w:rsidRDefault="00166A9A" w:rsidP="00A01018">
                      <w:pPr>
                        <w:jc w:val="center"/>
                        <w:outlineLvl w:val="0"/>
                        <w:rPr>
                          <w:rFonts w:ascii="Calibri" w:hAnsi="Calibri"/>
                          <w:b/>
                          <w:sz w:val="20"/>
                          <w:szCs w:val="20"/>
                          <w:lang w:val="uk-UA"/>
                        </w:rPr>
                      </w:pPr>
                      <w:r>
                        <w:rPr>
                          <w:rFonts w:ascii="Calibri" w:hAnsi="Calibri"/>
                          <w:b/>
                          <w:sz w:val="20"/>
                          <w:szCs w:val="20"/>
                          <w:lang w:val="uk-UA"/>
                        </w:rPr>
                        <w:t>ПРИВАТНЕ</w:t>
                      </w:r>
                      <w:r w:rsidR="00961DB1" w:rsidRPr="00B7725C">
                        <w:rPr>
                          <w:rFonts w:ascii="Calibri" w:hAnsi="Calibri"/>
                          <w:b/>
                          <w:sz w:val="20"/>
                          <w:szCs w:val="20"/>
                          <w:lang w:val="uk-UA"/>
                        </w:rPr>
                        <w:t xml:space="preserve"> АКЦІОНЕРНЕ</w:t>
                      </w:r>
                      <w:r w:rsidR="00961DB1" w:rsidRPr="00B7725C">
                        <w:rPr>
                          <w:rFonts w:ascii="Calibri" w:hAnsi="Calibr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="00961DB1" w:rsidRPr="00B7725C">
                        <w:rPr>
                          <w:rFonts w:ascii="Calibri" w:hAnsi="Calibri"/>
                          <w:b/>
                          <w:sz w:val="20"/>
                          <w:szCs w:val="20"/>
                          <w:lang w:val="uk-UA"/>
                        </w:rPr>
                        <w:t>ТОВАРИСТВО «КАРЛСБЕРГ УКРАЇНА»</w:t>
                      </w:r>
                    </w:p>
                    <w:p w14:paraId="135E58C4" w14:textId="77777777" w:rsidR="00961DB1" w:rsidRPr="00A01018" w:rsidRDefault="00961DB1" w:rsidP="0069384D">
                      <w:pPr>
                        <w:pStyle w:val="Twordfirm"/>
                        <w:rPr>
                          <w:lang w:val="uk-UA"/>
                        </w:rPr>
                      </w:pPr>
                    </w:p>
                  </w:txbxContent>
                </v:textbox>
              </v:shape>
              <v:shape id="Text Box 266" o:spid="_x0000_s1097" type="#_x0000_t202" style="position:absolute;left:8789;top:14855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" filled="f" strokeweight="1.5pt">
                <v:textbox inset="0,0,0,0">
                  <w:txbxContent>
                    <w:p w14:paraId="27C4139E" w14:textId="77777777" w:rsidR="00961DB1" w:rsidRPr="004C30A9" w:rsidRDefault="00961DB1" w:rsidP="0069384D">
                      <w:pPr>
                        <w:pStyle w:val="Twordlitlistlistov"/>
                      </w:pPr>
                      <w:r w:rsidRPr="004C30A9">
                        <w:t>Стад</w:t>
                      </w:r>
                      <w:r>
                        <w:rPr>
                          <w:lang w:val="uk-UA"/>
                        </w:rPr>
                        <w:t>і</w:t>
                      </w:r>
                      <w:r w:rsidRPr="004C30A9">
                        <w:t>я</w:t>
                      </w:r>
                    </w:p>
                    <w:p w14:paraId="62EBF9A1" w14:textId="77777777" w:rsidR="00961DB1" w:rsidRPr="004C30A9" w:rsidRDefault="00961DB1" w:rsidP="0069384D"/>
                  </w:txbxContent>
                </v:textbox>
              </v:shape>
              <v:shape id="Text Box 267" o:spid="_x0000_s1098" type="#_x0000_t202" style="position:absolute;left:9639;top:14855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" filled="f" strokeweight="1.5pt">
                <v:textbox inset="0,0,0,0">
                  <w:txbxContent>
                    <w:p w14:paraId="379C7453" w14:textId="77777777" w:rsidR="00961DB1" w:rsidRPr="003A75B2" w:rsidRDefault="00961DB1" w:rsidP="0069384D">
                      <w:pPr>
                        <w:pStyle w:val="Twordlitlistlistov"/>
                      </w:pPr>
                      <w:r>
                        <w:t>Лист</w:t>
                      </w:r>
                    </w:p>
                  </w:txbxContent>
                </v:textbox>
              </v:shape>
              <v:shape id="Text Box 268" o:spid="_x0000_s1099" type="#_x0000_t202" style="position:absolute;left:10490;top:14855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" filled="f" strokeweight="1.5pt">
                <v:textbox inset="0,0,0,0">
                  <w:txbxContent>
                    <w:p w14:paraId="3F90AE22" w14:textId="77777777" w:rsidR="00961DB1" w:rsidRPr="003A75B2" w:rsidRDefault="00961DB1" w:rsidP="0069384D">
                      <w:pPr>
                        <w:pStyle w:val="Twordlitlistlistov"/>
                      </w:pPr>
                      <w:r>
                        <w:t>Лист</w:t>
                      </w:r>
                      <w:r>
                        <w:rPr>
                          <w:lang w:val="uk-UA"/>
                        </w:rPr>
                        <w:t>і</w:t>
                      </w:r>
                      <w:r>
                        <w:t>в</w:t>
                      </w:r>
                    </w:p>
                  </w:txbxContent>
                </v:textbox>
              </v:shape>
              <v:shape id="tbxPags" o:spid="_x0000_s1100" type="#_x0000_t202" style="position:absolute;left:10490;top:15139;width:1134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" filled="f" strokeweight="1.5pt">
                <v:textbox inset="0,0,0,0">
                  <w:txbxContent>
                    <w:p w14:paraId="2598DEE6" w14:textId="77777777" w:rsidR="00961DB1" w:rsidRPr="0099233F" w:rsidRDefault="005952A3" w:rsidP="0004012E">
                      <w:pPr>
                        <w:jc w:val="center"/>
                        <w:rPr>
                          <w:rFonts w:ascii="Calibri" w:hAnsi="Calibri"/>
                          <w:i/>
                          <w:szCs w:val="20"/>
                          <w:lang w:val="uk-UA"/>
                        </w:rPr>
                      </w:pPr>
                      <w:r>
                        <w:rPr>
                          <w:rFonts w:ascii="Calibri" w:hAnsi="Calibri"/>
                          <w:i/>
                          <w:szCs w:val="20"/>
                          <w:lang w:val="uk-UA"/>
                        </w:rPr>
                        <w:t>4</w:t>
                      </w:r>
                    </w:p>
                  </w:txbxContent>
                </v:textbox>
              </v:shape>
              <v:shape id="tbxPage1" o:spid="_x0000_s1101" type="#_x0000_t202" style="position:absolute;left:9639;top:1513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" filled="f" strokeweight="1.5pt">
                <v:textbox inset="0,0,0,0">
                  <w:txbxContent>
                    <w:p w14:paraId="649841BE" w14:textId="77777777" w:rsidR="00961DB1" w:rsidRPr="00B7725C" w:rsidRDefault="00961DB1" w:rsidP="00D972B8">
                      <w:pPr>
                        <w:jc w:val="center"/>
                        <w:rPr>
                          <w:rFonts w:ascii="ISOCPEUR" w:hAnsi="ISOCPEUR"/>
                          <w:i/>
                        </w:rPr>
                      </w:pPr>
                      <w:r w:rsidRPr="00B7725C">
                        <w:rPr>
                          <w:rFonts w:ascii="ISOCPEUR" w:hAnsi="ISOCPEUR"/>
                          <w:i/>
                        </w:rPr>
                        <w:t>1</w:t>
                      </w:r>
                    </w:p>
                  </w:txbxContent>
                </v:textbox>
              </v:shape>
              <v:shape id="tbxLite" o:spid="_x0000_s1102" type="#_x0000_t202" style="position:absolute;left:8789;top:15139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" filled="f" strokeweight="1.5pt">
                <v:textbox inset="0,0,0,0">
                  <w:txbxContent>
                    <w:p w14:paraId="68DFECAC" w14:textId="77777777" w:rsidR="00961DB1" w:rsidRPr="006C654A" w:rsidRDefault="00961DB1" w:rsidP="0069384D">
                      <w:pPr>
                        <w:pStyle w:val="Twordlitera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П</w:t>
                      </w:r>
                    </w:p>
                  </w:txbxContent>
                </v:textbox>
              </v:shape>
              <v:shape id="tbxNaim" o:spid="_x0000_s1103" type="#_x0000_t202" style="position:absolute;left:4820;top:14855;width:3969;height:9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" filled="f" stroked="f" strokecolor="red">
                <v:textbox inset="0,0,0,0">
                  <w:txbxContent>
                    <w:p w14:paraId="0C6C2CD5" w14:textId="77777777" w:rsidR="00961DB1" w:rsidRPr="0099233F" w:rsidRDefault="00961DB1" w:rsidP="00A01018">
                      <w:pPr>
                        <w:pStyle w:val="Twordnaim"/>
                        <w:rPr>
                          <w:rFonts w:ascii="Calibri" w:hAnsi="Calibri"/>
                          <w:sz w:val="24"/>
                          <w:szCs w:val="24"/>
                          <w:lang w:val="uk-UA"/>
                        </w:rPr>
                      </w:pPr>
                    </w:p>
                    <w:p w14:paraId="4FE79A82" w14:textId="77777777" w:rsidR="00433EAD" w:rsidRPr="007A6DE6" w:rsidRDefault="00831872" w:rsidP="00313B68">
                      <w:pPr>
                        <w:jc w:val="center"/>
                        <w:rPr>
                          <w:lang w:val="uk-UA"/>
                        </w:rPr>
                      </w:pPr>
                      <w:r w:rsidRPr="00831872">
                        <w:rPr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uk-UA"/>
                        </w:rPr>
                        <w:t>Встановлення</w:t>
                      </w:r>
                      <w:r w:rsidR="008336E2">
                        <w:rPr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uk-UA"/>
                        </w:rPr>
                        <w:t xml:space="preserve"> </w:t>
                      </w:r>
                      <w:r w:rsidR="005E3012">
                        <w:rPr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uk-UA"/>
                        </w:rPr>
                        <w:t xml:space="preserve">додаткового </w:t>
                      </w:r>
                      <w:r w:rsidR="008336E2">
                        <w:rPr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uk-UA"/>
                        </w:rPr>
                        <w:t>екстракторного бачка на</w:t>
                      </w:r>
                      <w:r w:rsidR="005E3012">
                        <w:rPr>
                          <w:rFonts w:ascii="Calibri" w:hAnsi="Calibri" w:cs="Arial"/>
                          <w:i/>
                          <w:iCs/>
                          <w:sz w:val="20"/>
                          <w:szCs w:val="20"/>
                          <w:lang w:val="uk-UA"/>
                        </w:rPr>
                        <w:t xml:space="preserve"> СВК</w:t>
                      </w:r>
                    </w:p>
                  </w:txbxContent>
                </v:textbox>
              </v:shape>
              <v:shape id="tbxInpo" o:spid="_x0000_s1104" type="#_x0000_t202" style="position:absolute;left:737;top:14855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" strokeweight="1.5pt">
                <v:textbox style="layout-flow:vertical;mso-layout-flow-alt:bottom-to-top" inset="1mm,1mm,0,0">
                  <w:txbxContent>
                    <w:p w14:paraId="709E88E4" w14:textId="77777777" w:rsidR="00961DB1" w:rsidRPr="004C30A9" w:rsidRDefault="00961DB1" w:rsidP="0069384D"/>
                  </w:txbxContent>
                </v:textbox>
              </v:shape>
              <v:shape id="Text Box 274" o:spid="_x0000_s1105" type="#_x0000_t202" style="position:absolute;left:454;top:14855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" filled="f" strokeweight="1.5pt">
                <v:textbox style="layout-flow:vertical;mso-layout-flow-alt:bottom-to-top" inset="0,0,0,0">
                  <w:txbxContent>
                    <w:p w14:paraId="16D78590" w14:textId="77777777" w:rsidR="00961DB1" w:rsidRPr="0039704B" w:rsidRDefault="00961DB1" w:rsidP="0069384D">
                      <w:pPr>
                        <w:pStyle w:val="Twordaddfieldheads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І</w:t>
                      </w:r>
                      <w:proofErr w:type="spellStart"/>
                      <w:r w:rsidRPr="0068301B">
                        <w:t>нв</w:t>
                      </w:r>
                      <w:proofErr w:type="spellEnd"/>
                      <w:r w:rsidRPr="0068301B">
                        <w:t xml:space="preserve">. № </w:t>
                      </w:r>
                      <w:proofErr w:type="spellStart"/>
                      <w:proofErr w:type="gramStart"/>
                      <w:r>
                        <w:rPr>
                          <w:lang w:val="uk-UA"/>
                        </w:rPr>
                        <w:t>ориг</w:t>
                      </w:r>
                      <w:proofErr w:type="spellEnd"/>
                      <w:r>
                        <w:rPr>
                          <w:lang w:val="uk-UA"/>
                        </w:rPr>
                        <w:t>..</w:t>
                      </w:r>
                      <w:proofErr w:type="gramEnd"/>
                    </w:p>
                  </w:txbxContent>
                </v:textbox>
              </v:shape>
              <v:shape id="tbxInpd" o:spid="_x0000_s1106" type="#_x0000_t202" style="position:absolute;left:737;top:12871;width:39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" strokeweight="1.5pt">
                <v:textbox style="layout-flow:vertical;mso-layout-flow-alt:bottom-to-top" inset="1mm,1mm,0,0">
                  <w:txbxContent>
                    <w:p w14:paraId="508C98E9" w14:textId="77777777" w:rsidR="00961DB1" w:rsidRPr="00693C49" w:rsidRDefault="00961DB1" w:rsidP="00693C49"/>
                  </w:txbxContent>
                </v:textbox>
              </v:shape>
              <v:shape id="Text Box 276" o:spid="_x0000_s1107" type="#_x0000_t202" style="position:absolute;left:454;top:12871;width:283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" strokeweight="1.5pt">
                <v:textbox style="layout-flow:vertical;mso-layout-flow-alt:bottom-to-top" inset="0,0,0,0">
                  <w:txbxContent>
                    <w:p w14:paraId="43658FC1" w14:textId="77777777" w:rsidR="00961DB1" w:rsidRPr="00B9371F" w:rsidRDefault="00961DB1" w:rsidP="0069384D">
                      <w:pPr>
                        <w:pStyle w:val="Twordaddfieldheads"/>
                        <w:rPr>
                          <w:lang w:val="en-US"/>
                        </w:rPr>
                      </w:pPr>
                      <w:r w:rsidRPr="00B9371F">
                        <w:t>П</w:t>
                      </w:r>
                      <w:r>
                        <w:rPr>
                          <w:lang w:val="uk-UA"/>
                        </w:rPr>
                        <w:t>і</w:t>
                      </w:r>
                      <w:proofErr w:type="spellStart"/>
                      <w:r w:rsidRPr="00B9371F">
                        <w:t>дп</w:t>
                      </w:r>
                      <w:proofErr w:type="spellEnd"/>
                      <w:r w:rsidRPr="00B9371F">
                        <w:t xml:space="preserve">. </w:t>
                      </w:r>
                      <w:r>
                        <w:rPr>
                          <w:lang w:val="uk-UA"/>
                        </w:rPr>
                        <w:t>І</w:t>
                      </w:r>
                      <w:r w:rsidRPr="00B9371F">
                        <w:t xml:space="preserve"> дата</w:t>
                      </w:r>
                    </w:p>
                    <w:p w14:paraId="779F8E76" w14:textId="77777777" w:rsidR="00961DB1" w:rsidRPr="004C30A9" w:rsidRDefault="00961DB1" w:rsidP="0069384D"/>
                  </w:txbxContent>
                </v:textbox>
              </v:shape>
              <v:shape id="tbxInvz" o:spid="_x0000_s1108" type="#_x0000_t202" style="position:absolute;left:737;top:11453;width:397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" strokeweight="1.5pt">
                <v:textbox style="layout-flow:vertical;mso-layout-flow-alt:bottom-to-top" inset="1mm,1mm,0,0">
                  <w:txbxContent>
                    <w:p w14:paraId="7818863E" w14:textId="77777777" w:rsidR="00961DB1" w:rsidRPr="00693C49" w:rsidRDefault="00961DB1" w:rsidP="00693C49"/>
                  </w:txbxContent>
                </v:textbox>
              </v:shape>
              <v:shape id="Text Box 278" o:spid="_x0000_s1109" type="#_x0000_t202" style="position:absolute;left:454;top:11453;width:283;height:14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" strokeweight="1.5pt">
                <v:textbox style="layout-flow:vertical;mso-layout-flow-alt:bottom-to-top" inset="0,0,0,0">
                  <w:txbxContent>
                    <w:p w14:paraId="24D87F33" w14:textId="77777777" w:rsidR="00961DB1" w:rsidRPr="0039704B" w:rsidRDefault="00961DB1" w:rsidP="0069384D">
                      <w:pPr>
                        <w:pStyle w:val="Twordaddfieldheads"/>
                        <w:rPr>
                          <w:lang w:val="uk-UA"/>
                        </w:rPr>
                      </w:pPr>
                      <w:r w:rsidRPr="0068301B">
                        <w:t>Инв. №.</w:t>
                      </w:r>
                      <w:r>
                        <w:rPr>
                          <w:lang w:val="uk-UA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lang w:val="uk-UA"/>
                        </w:rPr>
                        <w:t>ориг</w:t>
                      </w:r>
                      <w:proofErr w:type="spellEnd"/>
                      <w:r>
                        <w:rPr>
                          <w:lang w:val="uk-UA"/>
                        </w:rPr>
                        <w:t>..</w:t>
                      </w:r>
                      <w:proofErr w:type="gramEnd"/>
                    </w:p>
                  </w:txbxContent>
                </v:textbox>
              </v:shape>
              <v:line id="Line 279" o:spid="_x0000_s1110" style="position:absolute;visibility:visible;mso-wrap-style:square" from="1134,0" to="1134,114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" strokeweight="1.5pt"/>
              <v:shape id="tbxTdoc" o:spid="_x0000_s1111" type="#_x0000_t202" style="position:absolute;left:4820;top:15819;width:3969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" filled="f" stroked="f" strokecolor="aqua">
                <v:textbox inset="0,0,0,0">
                  <w:txbxContent>
                    <w:p w14:paraId="0359D50C" w14:textId="77777777" w:rsidR="00961DB1" w:rsidRPr="00693C49" w:rsidRDefault="00961DB1" w:rsidP="0069384D">
                      <w:pPr>
                        <w:pStyle w:val="Twordtdoc"/>
                        <w:rPr>
                          <w:sz w:val="24"/>
                          <w:szCs w:val="24"/>
                          <w:lang w:val="ru-RU"/>
                        </w:rPr>
                      </w:pPr>
                      <w:proofErr w:type="spellStart"/>
                      <w:r>
                        <w:rPr>
                          <w:sz w:val="24"/>
                          <w:szCs w:val="24"/>
                          <w:lang w:val="ru-RU"/>
                        </w:rPr>
                        <w:t>Т</w:t>
                      </w:r>
                      <w:r w:rsidR="00CA727E">
                        <w:rPr>
                          <w:sz w:val="24"/>
                          <w:szCs w:val="24"/>
                          <w:lang w:val="ru-RU"/>
                        </w:rPr>
                        <w:t>ехнічн</w:t>
                      </w:r>
                      <w:r w:rsidR="00726DEF">
                        <w:rPr>
                          <w:sz w:val="24"/>
                          <w:szCs w:val="24"/>
                          <w:lang w:val="ru-RU"/>
                        </w:rPr>
                        <w:t>е</w:t>
                      </w:r>
                      <w:proofErr w:type="spellEnd"/>
                      <w:r w:rsidR="00726DEF">
                        <w:rPr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proofErr w:type="spellStart"/>
                      <w:r w:rsidR="00726DEF">
                        <w:rPr>
                          <w:sz w:val="24"/>
                          <w:szCs w:val="24"/>
                          <w:lang w:val="ru-RU"/>
                        </w:rPr>
                        <w:t>за</w:t>
                      </w:r>
                      <w:r w:rsidR="00CA727E">
                        <w:rPr>
                          <w:sz w:val="24"/>
                          <w:szCs w:val="24"/>
                          <w:lang w:val="ru-RU"/>
                        </w:rPr>
                        <w:t>вдання</w:t>
                      </w:r>
                      <w:proofErr w:type="spellEnd"/>
                    </w:p>
                  </w:txbxContent>
                </v:textbox>
              </v:shape>
              <v:line id="Line 281" o:spid="_x0000_s1112" style="position:absolute;visibility:visible;mso-wrap-style:square" from="1134,16273" to="8788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" strokeweight="1.5pt"/>
              <v:line id="Line 282" o:spid="_x0000_s1113" style="position:absolute;visibility:visible;mso-wrap-style:square" from="1701,14005" to="1701,14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" strokeweight="1.5pt"/>
              <v:line id="Line 283" o:spid="_x0000_s1114" style="position:absolute;visibility:visible;mso-wrap-style:square" from="3402,14005" to="3402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" strokeweight="1.5pt"/>
              <v:line id="Line 284" o:spid="_x0000_s1115" style="position:absolute;visibility:visible;mso-wrap-style:square" from="4253,14005" to="4253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" strokeweight="1.5pt"/>
              <v:line id="Line 285" o:spid="_x0000_s1116" style="position:absolute;visibility:visible;mso-wrap-style:square" from="4820,14005" to="4820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" strokeweight="1.5pt"/>
              <v:line id="Line 286" o:spid="_x0000_s1117" style="position:absolute;visibility:visible;mso-wrap-style:square" from="1134,14855" to="8788,14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" strokeweight="1.5pt"/>
              <v:line id="Line 287" o:spid="_x0000_s1118" style="position:absolute;visibility:visible;mso-wrap-style:square" from="1134,14005" to="11622,14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" strokeweight="1.5pt"/>
              <v:shape id="Text Box 288" o:spid="_x0000_s1119" type="#_x0000_t202" style="position:absolute;left:10206;top:16273;width:850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" filled="f" stroked="f" strokeweight="1.5pt">
                <v:textbox inset="0,0,0,0">
                  <w:txbxContent>
                    <w:p w14:paraId="3484C5D5" w14:textId="77777777" w:rsidR="00961DB1" w:rsidRPr="003A75B2" w:rsidRDefault="00961DB1" w:rsidP="0069384D">
                      <w:pPr>
                        <w:pStyle w:val="Twordcopyformat"/>
                      </w:pPr>
                      <w:r w:rsidRPr="004C30A9">
                        <w:t>Формат</w:t>
                      </w:r>
                    </w:p>
                  </w:txbxContent>
                </v:textbox>
              </v:shape>
              <v:shape id="tbxFrmt" o:spid="_x0000_s1120" type="#_x0000_t202" style="position:absolute;left:11057;top:16273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" filled="f" stroked="f" strokeweight="1.5pt">
                <v:textbox inset="0,0,0,0">
                  <w:txbxContent>
                    <w:p w14:paraId="5976CEFC" w14:textId="77777777" w:rsidR="00961DB1" w:rsidRPr="003A75B2" w:rsidRDefault="00961DB1" w:rsidP="0069384D">
                      <w:pPr>
                        <w:pStyle w:val="Twordcopyformat"/>
                      </w:pPr>
                      <w:r w:rsidRPr="004C30A9">
                        <w:t>А4</w:t>
                      </w:r>
                    </w:p>
                  </w:txbxContent>
                </v:textbox>
              </v:shape>
              <v:shape id="Text Box 290" o:spid="_x0000_s1121" type="#_x0000_t202" style="position:absolute;left:4366;top:16273;width:1701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" filled="f" stroked="f">
                <v:textbox inset="0,0,0,0">
                  <w:txbxContent>
                    <w:p w14:paraId="02455CD7" w14:textId="77777777" w:rsidR="00961DB1" w:rsidRPr="003A75B2" w:rsidRDefault="00961DB1" w:rsidP="0069384D">
                      <w:pPr>
                        <w:pStyle w:val="Twordcopyformat"/>
                      </w:pPr>
                      <w:r w:rsidRPr="004C30A9">
                        <w:t>Коп</w:t>
                      </w:r>
                      <w:proofErr w:type="spellStart"/>
                      <w:r>
                        <w:rPr>
                          <w:lang w:val="uk-UA"/>
                        </w:rPr>
                        <w:t>іював</w:t>
                      </w:r>
                      <w:proofErr w:type="spellEnd"/>
                      <w:r>
                        <w:t>:</w:t>
                      </w:r>
                    </w:p>
                  </w:txbxContent>
                </v:textbox>
              </v:shape>
              <v:line id="Line 291" o:spid="_x0000_s1122" style="position:absolute;visibility:visible;mso-wrap-style:square" from="1134,0" to="1162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" strokeweight="1.5pt"/>
              <v:line id="Line 292" o:spid="_x0000_s1123" style="position:absolute;visibility:visible;mso-wrap-style:square" from="11624,0" to="11624,148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" strokeweight="1.5pt"/>
              <v:shape id="tbxIzml" o:spid="_x0000_s1124" type="#_x0000_t202" style="position:absolute;left:2268;top:14288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" strokeweight=".5pt">
                <v:textbox inset="0,.5mm,0,0">
                  <w:txbxContent>
                    <w:p w14:paraId="02614873" w14:textId="77777777" w:rsidR="00961DB1" w:rsidRPr="00725535" w:rsidRDefault="00961DB1" w:rsidP="0069384D">
                      <w:pPr>
                        <w:pStyle w:val="Twordizme"/>
                      </w:pPr>
                      <w:r>
                        <w:rPr>
                          <w:rStyle w:val="TwordizmeChar"/>
                        </w:rPr>
                        <w:t>.</w:t>
                      </w:r>
                    </w:p>
                  </w:txbxContent>
                </v:textbox>
              </v:shape>
              <v:line id="Line 294" o:spid="_x0000_s1125" style="position:absolute;visibility:visible;mso-wrap-style:square" from="2835,14005" to="2835,14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" strokeweight="1.5pt"/>
              <v:line id="Line 295" o:spid="_x0000_s1126" style="position:absolute;visibility:visible;mso-wrap-style:square" from="2268,14005" to="2268,1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" strokeweight="1.5pt"/>
              <v:line id="Line 296" o:spid="_x0000_s1127" style="position:absolute;visibility:visible;mso-wrap-style:square" from="1134,14572" to="4819,1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" strokeweight="1.5pt"/>
              <v:shape id="tbxJob9" o:spid="_x0000_s1128" type="#_x0000_t202" style="position:absolute;left:851;top:10319;width:283;height:1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" strokeweight="1.5pt">
                <v:textbox style="layout-flow:vertical;mso-layout-flow-alt:bottom-to-top" inset=".5mm,0,0,0">
                  <w:txbxContent>
                    <w:p w14:paraId="44F69B9A" w14:textId="77777777" w:rsidR="00961DB1" w:rsidRPr="00693C49" w:rsidRDefault="00961DB1" w:rsidP="00693C49"/>
                  </w:txbxContent>
                </v:textbox>
              </v:shape>
              <v:shape id="tbxJob7" o:spid="_x0000_s1129" type="#_x0000_t202" style="position:absolute;left:284;top:10319;width:283;height:1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" strokeweight="1.5pt">
                <v:textbox style="layout-flow:vertical;mso-layout-flow-alt:bottom-to-top" inset=".5mm,0,0,0">
                  <w:txbxContent>
                    <w:p w14:paraId="5F07D11E" w14:textId="77777777" w:rsidR="00961DB1" w:rsidRPr="00693C49" w:rsidRDefault="00961DB1" w:rsidP="00693C49"/>
                  </w:txbxContent>
                </v:textbox>
              </v:shape>
              <v:shape id="tbxJob8" o:spid="_x0000_s1130" type="#_x0000_t202" style="position:absolute;left:567;top:10319;width:283;height:1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" strokeweight="1.5pt">
                <v:textbox style="layout-flow:vertical;mso-layout-flow-alt:bottom-to-top" inset=".5mm,0,0,0">
                  <w:txbxContent>
                    <w:p w14:paraId="6F9D1250" w14:textId="77777777" w:rsidR="00961DB1" w:rsidRPr="00A01018" w:rsidRDefault="00961DB1" w:rsidP="0069384D">
                      <w:pPr>
                        <w:pStyle w:val="Twordfami"/>
                        <w:rPr>
                          <w:sz w:val="20"/>
                          <w:lang w:val="uk-UA"/>
                        </w:rPr>
                      </w:pPr>
                      <w:r w:rsidRPr="00693C49">
                        <w:rPr>
                          <w:sz w:val="20"/>
                        </w:rPr>
                        <w:t>Р</w:t>
                      </w:r>
                      <w:proofErr w:type="spellStart"/>
                      <w:r>
                        <w:rPr>
                          <w:sz w:val="20"/>
                          <w:lang w:val="uk-UA"/>
                        </w:rPr>
                        <w:t>озробив</w:t>
                      </w:r>
                      <w:proofErr w:type="spellEnd"/>
                    </w:p>
                  </w:txbxContent>
                </v:textbox>
              </v:shape>
              <v:shape id="Text Box 300" o:spid="_x0000_s1131" type="#_x0000_t202" style="position:absolute;top:7768;width:283;height:3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" strokeweight="1.5pt">
                <v:textbox style="layout-flow:vertical;mso-layout-flow-alt:bottom-to-top" inset=".5mm,0,0,0">
                  <w:txbxContent>
                    <w:p w14:paraId="13AE3491" w14:textId="77777777" w:rsidR="00961DB1" w:rsidRPr="00A01018" w:rsidRDefault="00961DB1" w:rsidP="0069384D">
                      <w:pPr>
                        <w:pStyle w:val="Twordfami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Погоджено</w:t>
                      </w:r>
                    </w:p>
                  </w:txbxContent>
                </v:textbox>
              </v:shape>
              <v:shape id="tbxFam9" o:spid="_x0000_s1132" type="#_x0000_t202" style="position:absolute;left:851;top:9185;width:283;height:1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" strokeweight="1.5pt">
                <v:textbox style="layout-flow:vertical;mso-layout-flow-alt:bottom-to-top" inset=".5mm,0,0,0">
                  <w:txbxContent>
                    <w:p w14:paraId="41508A3C" w14:textId="77777777" w:rsidR="00961DB1" w:rsidRPr="00693C49" w:rsidRDefault="00961DB1" w:rsidP="00693C49"/>
                  </w:txbxContent>
                </v:textbox>
              </v:shape>
              <v:shape id="tbxFam7" o:spid="_x0000_s1133" type="#_x0000_t202" style="position:absolute;left:284;top:9185;width:283;height:1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" strokeweight="1.5pt">
                <v:textbox style="layout-flow:vertical;mso-layout-flow-alt:bottom-to-top" inset=".5mm,0,0,0">
                  <w:txbxContent>
                    <w:p w14:paraId="43D6B1D6" w14:textId="77777777" w:rsidR="00961DB1" w:rsidRPr="00693C49" w:rsidRDefault="00961DB1" w:rsidP="00693C49"/>
                  </w:txbxContent>
                </v:textbox>
              </v:shape>
              <v:shape id="tbxFam8" o:spid="_x0000_s1134" type="#_x0000_t202" style="position:absolute;left:567;top:9185;width:283;height:1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" strokeweight="1.5pt">
                <v:textbox style="layout-flow:vertical;mso-layout-flow-alt:bottom-to-top" inset=".5mm,0,0,0">
                  <w:txbxContent>
                    <w:p w14:paraId="17DBC151" w14:textId="77777777" w:rsidR="00961DB1" w:rsidRPr="00FE358D" w:rsidRDefault="00961DB1" w:rsidP="00FE358D"/>
                  </w:txbxContent>
                </v:textbox>
              </v:shape>
              <v:shape id="Text Box 304" o:spid="_x0000_s1135" type="#_x0000_t202" style="position:absolute;left:851;top:8335;width:283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" strokeweight="1.5pt">
                <v:textbox style="layout-flow:vertical;mso-layout-flow-alt:bottom-to-top">
                  <w:txbxContent>
                    <w:p w14:paraId="6F8BD81B" w14:textId="77777777" w:rsidR="00961DB1" w:rsidRDefault="00961DB1" w:rsidP="0069384D"/>
                  </w:txbxContent>
                </v:textbox>
              </v:shape>
              <v:shape id="Text Box 305" o:spid="_x0000_s1136" type="#_x0000_t202" style="position:absolute;left:284;top:8335;width:283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" strokeweight="1.5pt">
                <v:textbox style="layout-flow:vertical;mso-layout-flow-alt:bottom-to-top">
                  <w:txbxContent>
                    <w:p w14:paraId="2613E9C1" w14:textId="77777777" w:rsidR="00961DB1" w:rsidRDefault="00961DB1" w:rsidP="0069384D"/>
                  </w:txbxContent>
                </v:textbox>
              </v:shape>
              <v:shape id="Text Box 306" o:spid="_x0000_s1137" type="#_x0000_t202" style="position:absolute;left:567;top:8335;width:283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" strokeweight="1.5pt">
                <v:textbox style="layout-flow:vertical;mso-layout-flow-alt:bottom-to-top">
                  <w:txbxContent>
                    <w:p w14:paraId="1037B8A3" w14:textId="77777777" w:rsidR="00961DB1" w:rsidRDefault="00961DB1" w:rsidP="0069384D"/>
                  </w:txbxContent>
                </v:textbox>
              </v:shape>
              <v:shape id="tbxDat9" o:spid="_x0000_s1138" type="#_x0000_t202" style="position:absolute;left:851;top:7768;width:283;height: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" strokeweight="1.5pt">
                <v:textbox style="layout-flow:vertical;mso-layout-flow-alt:bottom-to-top" inset="0,0,0,0">
                  <w:txbxContent>
                    <w:p w14:paraId="687C6DE0" w14:textId="77777777" w:rsidR="00961DB1" w:rsidRPr="00693C49" w:rsidRDefault="00961DB1" w:rsidP="00693C49"/>
                  </w:txbxContent>
                </v:textbox>
              </v:shape>
              <v:shape id="tbxDat7" o:spid="_x0000_s1139" type="#_x0000_t202" style="position:absolute;left:284;top:7768;width:283;height: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" strokeweight="1.5pt">
                <v:textbox style="layout-flow:vertical;mso-layout-flow-alt:bottom-to-top" inset="0,0,0,0">
                  <w:txbxContent>
                    <w:p w14:paraId="5B2F9378" w14:textId="77777777" w:rsidR="00961DB1" w:rsidRPr="00693C49" w:rsidRDefault="00961DB1" w:rsidP="00693C49"/>
                  </w:txbxContent>
                </v:textbox>
              </v:shape>
              <v:shape id="tbxDat8" o:spid="_x0000_s1140" type="#_x0000_t202" style="position:absolute;left:567;top:7768;width:283;height: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" strokeweight="1.5pt">
                <v:textbox style="layout-flow:vertical;mso-layout-flow-alt:bottom-to-top" inset="0,0,0,0">
                  <w:txbxContent>
                    <w:p w14:paraId="58E6DD4E" w14:textId="77777777" w:rsidR="00961DB1" w:rsidRPr="00693C49" w:rsidRDefault="00961DB1" w:rsidP="00693C49"/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C324A"/>
    <w:multiLevelType w:val="multilevel"/>
    <w:tmpl w:val="D544227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7" w:hanging="3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1" w15:restartNumberingAfterBreak="0">
    <w:nsid w:val="04B12C3E"/>
    <w:multiLevelType w:val="hybridMultilevel"/>
    <w:tmpl w:val="12B051E0"/>
    <w:lvl w:ilvl="0" w:tplc="C64845DA">
      <w:start w:val="5"/>
      <w:numFmt w:val="bullet"/>
      <w:lvlText w:val="-"/>
      <w:lvlJc w:val="left"/>
      <w:pPr>
        <w:ind w:left="189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61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33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405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77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49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621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93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650" w:hanging="360"/>
      </w:pPr>
      <w:rPr>
        <w:rFonts w:ascii="Wingdings" w:hAnsi="Wingdings" w:hint="default"/>
      </w:rPr>
    </w:lvl>
  </w:abstractNum>
  <w:abstractNum w:abstractNumId="2" w15:restartNumberingAfterBreak="0">
    <w:nsid w:val="05497749"/>
    <w:multiLevelType w:val="multilevel"/>
    <w:tmpl w:val="B9C8A6B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" w15:restartNumberingAfterBreak="0">
    <w:nsid w:val="0FEF7616"/>
    <w:multiLevelType w:val="multilevel"/>
    <w:tmpl w:val="B9C8A6B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4" w15:restartNumberingAfterBreak="0">
    <w:nsid w:val="1297567D"/>
    <w:multiLevelType w:val="multilevel"/>
    <w:tmpl w:val="B72A578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48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984" w:hanging="1440"/>
      </w:pPr>
      <w:rPr>
        <w:rFonts w:hint="default"/>
      </w:rPr>
    </w:lvl>
  </w:abstractNum>
  <w:abstractNum w:abstractNumId="5" w15:restartNumberingAfterBreak="0">
    <w:nsid w:val="1788796E"/>
    <w:multiLevelType w:val="multilevel"/>
    <w:tmpl w:val="8E328B56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18E2479D"/>
    <w:multiLevelType w:val="multilevel"/>
    <w:tmpl w:val="4040314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1B776727"/>
    <w:multiLevelType w:val="multilevel"/>
    <w:tmpl w:val="14B001D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1CF3557B"/>
    <w:multiLevelType w:val="hybridMultilevel"/>
    <w:tmpl w:val="390617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324371"/>
    <w:multiLevelType w:val="multilevel"/>
    <w:tmpl w:val="F028B0B2"/>
    <w:lvl w:ilvl="0">
      <w:start w:val="4"/>
      <w:numFmt w:val="decimal"/>
      <w:lvlText w:val="%1"/>
      <w:lvlJc w:val="left"/>
      <w:pPr>
        <w:ind w:left="1068" w:hanging="360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1788" w:hanging="360"/>
      </w:pPr>
      <w:rPr>
        <w:rFonts w:hint="default"/>
      </w:rPr>
    </w:lvl>
    <w:lvl w:ilvl="2">
      <w:numFmt w:val="decimal"/>
      <w:lvlText w:val="%1.%2.%3"/>
      <w:lvlJc w:val="left"/>
      <w:pPr>
        <w:ind w:left="28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8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0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88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0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8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08" w:hanging="1440"/>
      </w:pPr>
      <w:rPr>
        <w:rFonts w:hint="default"/>
      </w:rPr>
    </w:lvl>
  </w:abstractNum>
  <w:abstractNum w:abstractNumId="10" w15:restartNumberingAfterBreak="0">
    <w:nsid w:val="1FDE3352"/>
    <w:multiLevelType w:val="multilevel"/>
    <w:tmpl w:val="2550D49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" w15:restartNumberingAfterBreak="0">
    <w:nsid w:val="2DDB5BF3"/>
    <w:multiLevelType w:val="multilevel"/>
    <w:tmpl w:val="A4D283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5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2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</w:rPr>
    </w:lvl>
  </w:abstractNum>
  <w:abstractNum w:abstractNumId="12" w15:restartNumberingAfterBreak="0">
    <w:nsid w:val="2DDC059D"/>
    <w:multiLevelType w:val="multilevel"/>
    <w:tmpl w:val="EB607F1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2FC56045"/>
    <w:multiLevelType w:val="multilevel"/>
    <w:tmpl w:val="61FEE54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eastAsia="Calibri" w:hint="default"/>
        <w:i/>
        <w:sz w:val="22"/>
        <w:u w:val="singl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eastAsia="Calibri" w:hint="default"/>
        <w:i/>
        <w:sz w:val="22"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="Calibri" w:hint="default"/>
        <w:i/>
        <w:sz w:val="22"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="Calibri" w:hint="default"/>
        <w:i/>
        <w:sz w:val="22"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="Calibri" w:hint="default"/>
        <w:i/>
        <w:sz w:val="22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Calibri" w:hint="default"/>
        <w:i/>
        <w:sz w:val="22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Calibri" w:hint="default"/>
        <w:i/>
        <w:sz w:val="22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Calibri" w:hint="default"/>
        <w:i/>
        <w:sz w:val="22"/>
        <w:u w:val="single"/>
      </w:rPr>
    </w:lvl>
  </w:abstractNum>
  <w:abstractNum w:abstractNumId="14" w15:restartNumberingAfterBreak="0">
    <w:nsid w:val="3207053C"/>
    <w:multiLevelType w:val="multilevel"/>
    <w:tmpl w:val="129E96D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A465C47"/>
    <w:multiLevelType w:val="multilevel"/>
    <w:tmpl w:val="B9C8A6B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6" w15:restartNumberingAfterBreak="0">
    <w:nsid w:val="3E370B66"/>
    <w:multiLevelType w:val="multilevel"/>
    <w:tmpl w:val="E684E4C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5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2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</w:rPr>
    </w:lvl>
  </w:abstractNum>
  <w:abstractNum w:abstractNumId="17" w15:restartNumberingAfterBreak="0">
    <w:nsid w:val="464C25E6"/>
    <w:multiLevelType w:val="multilevel"/>
    <w:tmpl w:val="55C2436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9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864" w:hanging="1440"/>
      </w:pPr>
      <w:rPr>
        <w:rFonts w:hint="default"/>
      </w:rPr>
    </w:lvl>
  </w:abstractNum>
  <w:abstractNum w:abstractNumId="18" w15:restartNumberingAfterBreak="0">
    <w:nsid w:val="4BEA0FB1"/>
    <w:multiLevelType w:val="multilevel"/>
    <w:tmpl w:val="472E332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95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19" w15:restartNumberingAfterBreak="0">
    <w:nsid w:val="4C5F1E30"/>
    <w:multiLevelType w:val="hybridMultilevel"/>
    <w:tmpl w:val="8E2C9D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6F52CD"/>
    <w:multiLevelType w:val="multilevel"/>
    <w:tmpl w:val="19D0B69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8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84" w:hanging="1440"/>
      </w:pPr>
      <w:rPr>
        <w:rFonts w:hint="default"/>
      </w:rPr>
    </w:lvl>
  </w:abstractNum>
  <w:abstractNum w:abstractNumId="21" w15:restartNumberingAfterBreak="0">
    <w:nsid w:val="58CD7749"/>
    <w:multiLevelType w:val="multilevel"/>
    <w:tmpl w:val="42CCE2E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0" w:hanging="432"/>
      </w:pPr>
      <w:rPr>
        <w:rFonts w:ascii="Calibri" w:hAnsi="Calibri" w:cs="Calibri" w:hint="default"/>
        <w:sz w:val="20"/>
      </w:rPr>
    </w:lvl>
    <w:lvl w:ilvl="2">
      <w:start w:val="1"/>
      <w:numFmt w:val="decimal"/>
      <w:lvlText w:val="%1.%2.%3."/>
      <w:lvlJc w:val="left"/>
      <w:pPr>
        <w:ind w:left="1077" w:hanging="51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59B54C45"/>
    <w:multiLevelType w:val="multilevel"/>
    <w:tmpl w:val="72024CDC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222222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2222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22222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222222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222222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22222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222222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222222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222222"/>
      </w:rPr>
    </w:lvl>
  </w:abstractNum>
  <w:abstractNum w:abstractNumId="23" w15:restartNumberingAfterBreak="0">
    <w:nsid w:val="5B22651D"/>
    <w:multiLevelType w:val="multilevel"/>
    <w:tmpl w:val="B31244F4"/>
    <w:lvl w:ilvl="0">
      <w:start w:val="7"/>
      <w:numFmt w:val="decimal"/>
      <w:lvlText w:val="%1."/>
      <w:lvlJc w:val="left"/>
      <w:pPr>
        <w:ind w:left="360" w:hanging="360"/>
      </w:pPr>
      <w:rPr>
        <w:rFonts w:cs="Arial" w:hint="default"/>
        <w:color w:val="222222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cs="Arial" w:hint="default"/>
        <w:color w:val="2222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color w:val="222222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color w:val="222222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color w:val="222222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color w:val="222222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color w:val="222222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color w:val="222222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color w:val="222222"/>
      </w:rPr>
    </w:lvl>
  </w:abstractNum>
  <w:abstractNum w:abstractNumId="24" w15:restartNumberingAfterBreak="0">
    <w:nsid w:val="5BC90262"/>
    <w:multiLevelType w:val="multilevel"/>
    <w:tmpl w:val="D394545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520"/>
      </w:pPr>
      <w:rPr>
        <w:rFonts w:hint="default"/>
      </w:rPr>
    </w:lvl>
  </w:abstractNum>
  <w:abstractNum w:abstractNumId="25" w15:restartNumberingAfterBreak="0">
    <w:nsid w:val="5D1F331C"/>
    <w:multiLevelType w:val="multilevel"/>
    <w:tmpl w:val="B9C8A6B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6" w15:restartNumberingAfterBreak="0">
    <w:nsid w:val="6183203B"/>
    <w:multiLevelType w:val="multilevel"/>
    <w:tmpl w:val="6C300F2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7" w15:restartNumberingAfterBreak="0">
    <w:nsid w:val="64A562DE"/>
    <w:multiLevelType w:val="multilevel"/>
    <w:tmpl w:val="4ECA1B28"/>
    <w:lvl w:ilvl="0">
      <w:start w:val="10"/>
      <w:numFmt w:val="decimal"/>
      <w:lvlText w:val="%1"/>
      <w:lvlJc w:val="left"/>
      <w:pPr>
        <w:ind w:left="390" w:hanging="390"/>
      </w:pPr>
      <w:rPr>
        <w:rFonts w:hint="default"/>
        <w:color w:val="222222"/>
      </w:rPr>
    </w:lvl>
    <w:lvl w:ilvl="1">
      <w:start w:val="2"/>
      <w:numFmt w:val="decimal"/>
      <w:lvlText w:val="%1.%2"/>
      <w:lvlJc w:val="left"/>
      <w:pPr>
        <w:ind w:left="390" w:hanging="390"/>
      </w:pPr>
      <w:rPr>
        <w:rFonts w:hint="default"/>
        <w:color w:val="2222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22222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222222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222222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22222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222222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222222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222222"/>
      </w:rPr>
    </w:lvl>
  </w:abstractNum>
  <w:abstractNum w:abstractNumId="28" w15:restartNumberingAfterBreak="0">
    <w:nsid w:val="7709712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837964262">
    <w:abstractNumId w:val="9"/>
  </w:num>
  <w:num w:numId="2" w16cid:durableId="656416236">
    <w:abstractNumId w:val="18"/>
  </w:num>
  <w:num w:numId="3" w16cid:durableId="620259546">
    <w:abstractNumId w:val="11"/>
  </w:num>
  <w:num w:numId="4" w16cid:durableId="1118259184">
    <w:abstractNumId w:val="16"/>
  </w:num>
  <w:num w:numId="5" w16cid:durableId="8993559">
    <w:abstractNumId w:val="12"/>
  </w:num>
  <w:num w:numId="6" w16cid:durableId="858128533">
    <w:abstractNumId w:val="6"/>
  </w:num>
  <w:num w:numId="7" w16cid:durableId="2056349975">
    <w:abstractNumId w:val="26"/>
  </w:num>
  <w:num w:numId="8" w16cid:durableId="1663390373">
    <w:abstractNumId w:val="23"/>
  </w:num>
  <w:num w:numId="9" w16cid:durableId="1310130226">
    <w:abstractNumId w:val="15"/>
  </w:num>
  <w:num w:numId="10" w16cid:durableId="1061442259">
    <w:abstractNumId w:val="21"/>
  </w:num>
  <w:num w:numId="11" w16cid:durableId="589583715">
    <w:abstractNumId w:val="4"/>
  </w:num>
  <w:num w:numId="12" w16cid:durableId="1981615410">
    <w:abstractNumId w:val="20"/>
  </w:num>
  <w:num w:numId="13" w16cid:durableId="1545484768">
    <w:abstractNumId w:val="2"/>
  </w:num>
  <w:num w:numId="14" w16cid:durableId="52428853">
    <w:abstractNumId w:val="3"/>
  </w:num>
  <w:num w:numId="15" w16cid:durableId="262687263">
    <w:abstractNumId w:val="25"/>
  </w:num>
  <w:num w:numId="16" w16cid:durableId="975989545">
    <w:abstractNumId w:val="14"/>
  </w:num>
  <w:num w:numId="17" w16cid:durableId="1174344517">
    <w:abstractNumId w:val="10"/>
  </w:num>
  <w:num w:numId="18" w16cid:durableId="2075662939">
    <w:abstractNumId w:val="0"/>
  </w:num>
  <w:num w:numId="19" w16cid:durableId="1036346371">
    <w:abstractNumId w:val="22"/>
  </w:num>
  <w:num w:numId="20" w16cid:durableId="541330940">
    <w:abstractNumId w:val="17"/>
  </w:num>
  <w:num w:numId="21" w16cid:durableId="777680557">
    <w:abstractNumId w:val="7"/>
  </w:num>
  <w:num w:numId="22" w16cid:durableId="430006551">
    <w:abstractNumId w:val="5"/>
  </w:num>
  <w:num w:numId="23" w16cid:durableId="1739010883">
    <w:abstractNumId w:val="27"/>
  </w:num>
  <w:num w:numId="24" w16cid:durableId="1212427230">
    <w:abstractNumId w:val="28"/>
  </w:num>
  <w:num w:numId="25" w16cid:durableId="306789936">
    <w:abstractNumId w:val="19"/>
  </w:num>
  <w:num w:numId="26" w16cid:durableId="1718502483">
    <w:abstractNumId w:val="8"/>
  </w:num>
  <w:num w:numId="27" w16cid:durableId="1461260375">
    <w:abstractNumId w:val="24"/>
  </w:num>
  <w:num w:numId="28" w16cid:durableId="356934454">
    <w:abstractNumId w:val="1"/>
  </w:num>
  <w:num w:numId="29" w16cid:durableId="1213536725">
    <w:abstractNumId w:val="13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en-US" w:vendorID="64" w:dllVersion="0" w:nlCheck="1" w:checkStyle="0"/>
  <w:activeWritingStyle w:appName="MSWord" w:lang="ru-RU" w:vendorID="64" w:dllVersion="0" w:nlCheck="1" w:checkStyle="0"/>
  <w:activeWritingStyle w:appName="MSWord" w:lang="de-DE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87"/>
  <w:displayHorizontalDrawingGridEvery w:val="0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4D09"/>
    <w:rsid w:val="00001863"/>
    <w:rsid w:val="000057E6"/>
    <w:rsid w:val="0000646D"/>
    <w:rsid w:val="000104B5"/>
    <w:rsid w:val="00011A4C"/>
    <w:rsid w:val="000123B6"/>
    <w:rsid w:val="00015BE3"/>
    <w:rsid w:val="0001789B"/>
    <w:rsid w:val="00023115"/>
    <w:rsid w:val="00023807"/>
    <w:rsid w:val="0002494A"/>
    <w:rsid w:val="00026684"/>
    <w:rsid w:val="00027C53"/>
    <w:rsid w:val="00032681"/>
    <w:rsid w:val="00032F3F"/>
    <w:rsid w:val="00033F83"/>
    <w:rsid w:val="00034084"/>
    <w:rsid w:val="0004012E"/>
    <w:rsid w:val="00041212"/>
    <w:rsid w:val="000428F0"/>
    <w:rsid w:val="00046153"/>
    <w:rsid w:val="0005056A"/>
    <w:rsid w:val="00052738"/>
    <w:rsid w:val="00052988"/>
    <w:rsid w:val="00052D18"/>
    <w:rsid w:val="000556BD"/>
    <w:rsid w:val="00066763"/>
    <w:rsid w:val="00066B59"/>
    <w:rsid w:val="00067AD2"/>
    <w:rsid w:val="00070666"/>
    <w:rsid w:val="00073E5C"/>
    <w:rsid w:val="00074A68"/>
    <w:rsid w:val="0007655C"/>
    <w:rsid w:val="00077C78"/>
    <w:rsid w:val="000820E9"/>
    <w:rsid w:val="00090120"/>
    <w:rsid w:val="00092E32"/>
    <w:rsid w:val="000968B0"/>
    <w:rsid w:val="00097E65"/>
    <w:rsid w:val="000A69FB"/>
    <w:rsid w:val="000A7777"/>
    <w:rsid w:val="000B000F"/>
    <w:rsid w:val="000B07AB"/>
    <w:rsid w:val="000B25AF"/>
    <w:rsid w:val="000B4498"/>
    <w:rsid w:val="000B7A5E"/>
    <w:rsid w:val="000C5101"/>
    <w:rsid w:val="000C6822"/>
    <w:rsid w:val="000C77DC"/>
    <w:rsid w:val="000D077D"/>
    <w:rsid w:val="000D0E3D"/>
    <w:rsid w:val="000D1ED3"/>
    <w:rsid w:val="000D1FFB"/>
    <w:rsid w:val="000D215A"/>
    <w:rsid w:val="000D52EF"/>
    <w:rsid w:val="000D5EAB"/>
    <w:rsid w:val="000D6D05"/>
    <w:rsid w:val="000D766D"/>
    <w:rsid w:val="000E109D"/>
    <w:rsid w:val="000E32DC"/>
    <w:rsid w:val="000E5E5C"/>
    <w:rsid w:val="000E5EF8"/>
    <w:rsid w:val="000F00BB"/>
    <w:rsid w:val="000F0625"/>
    <w:rsid w:val="000F35C3"/>
    <w:rsid w:val="000F4E6A"/>
    <w:rsid w:val="0010203E"/>
    <w:rsid w:val="001052A9"/>
    <w:rsid w:val="00105962"/>
    <w:rsid w:val="00107FF3"/>
    <w:rsid w:val="00111606"/>
    <w:rsid w:val="00111A3E"/>
    <w:rsid w:val="00116F98"/>
    <w:rsid w:val="0012051E"/>
    <w:rsid w:val="00123476"/>
    <w:rsid w:val="001276F2"/>
    <w:rsid w:val="00127D19"/>
    <w:rsid w:val="00130252"/>
    <w:rsid w:val="0013134A"/>
    <w:rsid w:val="00134710"/>
    <w:rsid w:val="0013510D"/>
    <w:rsid w:val="00135173"/>
    <w:rsid w:val="00140E3A"/>
    <w:rsid w:val="00141047"/>
    <w:rsid w:val="00144934"/>
    <w:rsid w:val="001460D0"/>
    <w:rsid w:val="001503E6"/>
    <w:rsid w:val="00154187"/>
    <w:rsid w:val="00157B70"/>
    <w:rsid w:val="0016281D"/>
    <w:rsid w:val="00166A9A"/>
    <w:rsid w:val="001818C1"/>
    <w:rsid w:val="001837BA"/>
    <w:rsid w:val="00190BF8"/>
    <w:rsid w:val="00194688"/>
    <w:rsid w:val="001A0B83"/>
    <w:rsid w:val="001A1227"/>
    <w:rsid w:val="001A2C59"/>
    <w:rsid w:val="001A2E21"/>
    <w:rsid w:val="001A4972"/>
    <w:rsid w:val="001A5608"/>
    <w:rsid w:val="001A594C"/>
    <w:rsid w:val="001B0177"/>
    <w:rsid w:val="001B1ED1"/>
    <w:rsid w:val="001C2D82"/>
    <w:rsid w:val="001C30D9"/>
    <w:rsid w:val="001C5DAE"/>
    <w:rsid w:val="001C6D50"/>
    <w:rsid w:val="001C79C5"/>
    <w:rsid w:val="001D33D3"/>
    <w:rsid w:val="001D35A7"/>
    <w:rsid w:val="001D3E11"/>
    <w:rsid w:val="001D79B6"/>
    <w:rsid w:val="001E314A"/>
    <w:rsid w:val="001E5228"/>
    <w:rsid w:val="001E52BB"/>
    <w:rsid w:val="001F24D5"/>
    <w:rsid w:val="001F3C09"/>
    <w:rsid w:val="001F60D9"/>
    <w:rsid w:val="001F6103"/>
    <w:rsid w:val="001F62D8"/>
    <w:rsid w:val="001F6E3F"/>
    <w:rsid w:val="00203447"/>
    <w:rsid w:val="00211B05"/>
    <w:rsid w:val="0021414E"/>
    <w:rsid w:val="00215027"/>
    <w:rsid w:val="00216984"/>
    <w:rsid w:val="002204E5"/>
    <w:rsid w:val="00227836"/>
    <w:rsid w:val="0023028F"/>
    <w:rsid w:val="002345B7"/>
    <w:rsid w:val="00235697"/>
    <w:rsid w:val="00237DF3"/>
    <w:rsid w:val="00244490"/>
    <w:rsid w:val="00245FB5"/>
    <w:rsid w:val="00246C76"/>
    <w:rsid w:val="00246D7A"/>
    <w:rsid w:val="00247F23"/>
    <w:rsid w:val="00251B98"/>
    <w:rsid w:val="00252084"/>
    <w:rsid w:val="00253232"/>
    <w:rsid w:val="002545AA"/>
    <w:rsid w:val="00255716"/>
    <w:rsid w:val="00256D9C"/>
    <w:rsid w:val="00256EBE"/>
    <w:rsid w:val="0026031C"/>
    <w:rsid w:val="00261085"/>
    <w:rsid w:val="002641A8"/>
    <w:rsid w:val="00265BC5"/>
    <w:rsid w:val="002669BD"/>
    <w:rsid w:val="002706A1"/>
    <w:rsid w:val="00276275"/>
    <w:rsid w:val="00282FA0"/>
    <w:rsid w:val="0028549A"/>
    <w:rsid w:val="0028774D"/>
    <w:rsid w:val="00290403"/>
    <w:rsid w:val="00290B4A"/>
    <w:rsid w:val="0029181D"/>
    <w:rsid w:val="00292A93"/>
    <w:rsid w:val="002979E3"/>
    <w:rsid w:val="002A30C2"/>
    <w:rsid w:val="002A3377"/>
    <w:rsid w:val="002A3C7E"/>
    <w:rsid w:val="002A4510"/>
    <w:rsid w:val="002A5241"/>
    <w:rsid w:val="002A7A7A"/>
    <w:rsid w:val="002B0B79"/>
    <w:rsid w:val="002B19B8"/>
    <w:rsid w:val="002B2D07"/>
    <w:rsid w:val="002B4815"/>
    <w:rsid w:val="002B7644"/>
    <w:rsid w:val="002C01DE"/>
    <w:rsid w:val="002C0CD2"/>
    <w:rsid w:val="002C77D3"/>
    <w:rsid w:val="002D29B5"/>
    <w:rsid w:val="002D3D94"/>
    <w:rsid w:val="002E1B43"/>
    <w:rsid w:val="002E3724"/>
    <w:rsid w:val="002E3D50"/>
    <w:rsid w:val="002E6FC3"/>
    <w:rsid w:val="002E7BA2"/>
    <w:rsid w:val="002F51C2"/>
    <w:rsid w:val="002F6511"/>
    <w:rsid w:val="00301883"/>
    <w:rsid w:val="003031B7"/>
    <w:rsid w:val="0030588F"/>
    <w:rsid w:val="0030678A"/>
    <w:rsid w:val="003110F5"/>
    <w:rsid w:val="003118F0"/>
    <w:rsid w:val="00313B68"/>
    <w:rsid w:val="00314BE6"/>
    <w:rsid w:val="00315497"/>
    <w:rsid w:val="00317D12"/>
    <w:rsid w:val="00320570"/>
    <w:rsid w:val="00320C55"/>
    <w:rsid w:val="00334F0A"/>
    <w:rsid w:val="0034331D"/>
    <w:rsid w:val="00347BDF"/>
    <w:rsid w:val="0035312F"/>
    <w:rsid w:val="003607CE"/>
    <w:rsid w:val="003608F3"/>
    <w:rsid w:val="0036095F"/>
    <w:rsid w:val="003650C1"/>
    <w:rsid w:val="0036524C"/>
    <w:rsid w:val="00365414"/>
    <w:rsid w:val="00367ABA"/>
    <w:rsid w:val="00372282"/>
    <w:rsid w:val="0037520B"/>
    <w:rsid w:val="00375CE2"/>
    <w:rsid w:val="0037711D"/>
    <w:rsid w:val="003807BF"/>
    <w:rsid w:val="003837D4"/>
    <w:rsid w:val="00387624"/>
    <w:rsid w:val="00395C41"/>
    <w:rsid w:val="0039704B"/>
    <w:rsid w:val="003A3412"/>
    <w:rsid w:val="003A6956"/>
    <w:rsid w:val="003A7735"/>
    <w:rsid w:val="003B1466"/>
    <w:rsid w:val="003B4D01"/>
    <w:rsid w:val="003B7FE0"/>
    <w:rsid w:val="003C2E44"/>
    <w:rsid w:val="003C2E50"/>
    <w:rsid w:val="003C5D25"/>
    <w:rsid w:val="003D3609"/>
    <w:rsid w:val="003D5D9A"/>
    <w:rsid w:val="003E6FC1"/>
    <w:rsid w:val="003F3AEA"/>
    <w:rsid w:val="003F49D8"/>
    <w:rsid w:val="003F5555"/>
    <w:rsid w:val="00402A0C"/>
    <w:rsid w:val="0040370A"/>
    <w:rsid w:val="0040777F"/>
    <w:rsid w:val="0041422A"/>
    <w:rsid w:val="00414267"/>
    <w:rsid w:val="00414CCF"/>
    <w:rsid w:val="00423821"/>
    <w:rsid w:val="00424FA6"/>
    <w:rsid w:val="00425104"/>
    <w:rsid w:val="00432E58"/>
    <w:rsid w:val="00433905"/>
    <w:rsid w:val="00433EAD"/>
    <w:rsid w:val="004421D3"/>
    <w:rsid w:val="00442493"/>
    <w:rsid w:val="004447A3"/>
    <w:rsid w:val="00445B25"/>
    <w:rsid w:val="00447E2C"/>
    <w:rsid w:val="00452AEB"/>
    <w:rsid w:val="004563BD"/>
    <w:rsid w:val="004608F5"/>
    <w:rsid w:val="00463A82"/>
    <w:rsid w:val="00464478"/>
    <w:rsid w:val="00464A85"/>
    <w:rsid w:val="00472059"/>
    <w:rsid w:val="004743A1"/>
    <w:rsid w:val="00474823"/>
    <w:rsid w:val="00474CA7"/>
    <w:rsid w:val="00480DB9"/>
    <w:rsid w:val="004811B6"/>
    <w:rsid w:val="00482973"/>
    <w:rsid w:val="004844BB"/>
    <w:rsid w:val="00486DD1"/>
    <w:rsid w:val="00491CED"/>
    <w:rsid w:val="004951EB"/>
    <w:rsid w:val="004A0E9C"/>
    <w:rsid w:val="004A36F3"/>
    <w:rsid w:val="004B0E39"/>
    <w:rsid w:val="004C21AB"/>
    <w:rsid w:val="004C2908"/>
    <w:rsid w:val="004C2E3F"/>
    <w:rsid w:val="004D606E"/>
    <w:rsid w:val="004D7028"/>
    <w:rsid w:val="004F2307"/>
    <w:rsid w:val="004F3146"/>
    <w:rsid w:val="004F6682"/>
    <w:rsid w:val="00501078"/>
    <w:rsid w:val="00503141"/>
    <w:rsid w:val="0050318F"/>
    <w:rsid w:val="00505863"/>
    <w:rsid w:val="00506F8C"/>
    <w:rsid w:val="00507E88"/>
    <w:rsid w:val="005115EF"/>
    <w:rsid w:val="00511D22"/>
    <w:rsid w:val="00515E0B"/>
    <w:rsid w:val="0052020F"/>
    <w:rsid w:val="00521681"/>
    <w:rsid w:val="00521E74"/>
    <w:rsid w:val="00531AE9"/>
    <w:rsid w:val="00533532"/>
    <w:rsid w:val="00534FAF"/>
    <w:rsid w:val="0053555F"/>
    <w:rsid w:val="0053678D"/>
    <w:rsid w:val="00551C0B"/>
    <w:rsid w:val="005541E7"/>
    <w:rsid w:val="00557CE8"/>
    <w:rsid w:val="00557EAB"/>
    <w:rsid w:val="0056234D"/>
    <w:rsid w:val="00563FBD"/>
    <w:rsid w:val="00565007"/>
    <w:rsid w:val="005650D1"/>
    <w:rsid w:val="00567794"/>
    <w:rsid w:val="00572AEE"/>
    <w:rsid w:val="005741A5"/>
    <w:rsid w:val="00580F9C"/>
    <w:rsid w:val="00586574"/>
    <w:rsid w:val="005921F5"/>
    <w:rsid w:val="00592972"/>
    <w:rsid w:val="005952A3"/>
    <w:rsid w:val="00595EA4"/>
    <w:rsid w:val="00597709"/>
    <w:rsid w:val="005977EE"/>
    <w:rsid w:val="005A270B"/>
    <w:rsid w:val="005A59C4"/>
    <w:rsid w:val="005A694B"/>
    <w:rsid w:val="005B2C76"/>
    <w:rsid w:val="005B3D6F"/>
    <w:rsid w:val="005C0B1F"/>
    <w:rsid w:val="005C0B60"/>
    <w:rsid w:val="005C36B4"/>
    <w:rsid w:val="005D00A8"/>
    <w:rsid w:val="005D1671"/>
    <w:rsid w:val="005E3012"/>
    <w:rsid w:val="005E46B3"/>
    <w:rsid w:val="005E5703"/>
    <w:rsid w:val="005E69DC"/>
    <w:rsid w:val="005F1F1E"/>
    <w:rsid w:val="005F3754"/>
    <w:rsid w:val="005F5EEE"/>
    <w:rsid w:val="005F7264"/>
    <w:rsid w:val="0060170C"/>
    <w:rsid w:val="00601CD7"/>
    <w:rsid w:val="00603DFB"/>
    <w:rsid w:val="00604115"/>
    <w:rsid w:val="00604AE8"/>
    <w:rsid w:val="00604D63"/>
    <w:rsid w:val="006110BA"/>
    <w:rsid w:val="006110D6"/>
    <w:rsid w:val="00611F50"/>
    <w:rsid w:val="006201C6"/>
    <w:rsid w:val="00622C7E"/>
    <w:rsid w:val="006247D1"/>
    <w:rsid w:val="00627635"/>
    <w:rsid w:val="006348F3"/>
    <w:rsid w:val="00636AA8"/>
    <w:rsid w:val="0063719E"/>
    <w:rsid w:val="00641E39"/>
    <w:rsid w:val="0064312B"/>
    <w:rsid w:val="00644AC9"/>
    <w:rsid w:val="00644B3D"/>
    <w:rsid w:val="00644EA3"/>
    <w:rsid w:val="00652631"/>
    <w:rsid w:val="00652F1D"/>
    <w:rsid w:val="00654325"/>
    <w:rsid w:val="00654A81"/>
    <w:rsid w:val="006608AC"/>
    <w:rsid w:val="006713B3"/>
    <w:rsid w:val="00672479"/>
    <w:rsid w:val="00676AD9"/>
    <w:rsid w:val="00676CDA"/>
    <w:rsid w:val="00677D21"/>
    <w:rsid w:val="00680A64"/>
    <w:rsid w:val="00684690"/>
    <w:rsid w:val="00686362"/>
    <w:rsid w:val="006865C3"/>
    <w:rsid w:val="00686F9B"/>
    <w:rsid w:val="00691539"/>
    <w:rsid w:val="00691CF4"/>
    <w:rsid w:val="0069384D"/>
    <w:rsid w:val="00693C49"/>
    <w:rsid w:val="00694978"/>
    <w:rsid w:val="00695BD4"/>
    <w:rsid w:val="006969C8"/>
    <w:rsid w:val="00697431"/>
    <w:rsid w:val="006A0FE2"/>
    <w:rsid w:val="006A2318"/>
    <w:rsid w:val="006A31FF"/>
    <w:rsid w:val="006A51DA"/>
    <w:rsid w:val="006A66BB"/>
    <w:rsid w:val="006B04AE"/>
    <w:rsid w:val="006B1F1B"/>
    <w:rsid w:val="006C02F0"/>
    <w:rsid w:val="006C2249"/>
    <w:rsid w:val="006C4691"/>
    <w:rsid w:val="006C654A"/>
    <w:rsid w:val="006D21BC"/>
    <w:rsid w:val="006D33B3"/>
    <w:rsid w:val="006D79C9"/>
    <w:rsid w:val="006E0065"/>
    <w:rsid w:val="006E0DA1"/>
    <w:rsid w:val="006E2824"/>
    <w:rsid w:val="006F4B57"/>
    <w:rsid w:val="006F580F"/>
    <w:rsid w:val="00700DC5"/>
    <w:rsid w:val="00703D56"/>
    <w:rsid w:val="00705C82"/>
    <w:rsid w:val="00706C9A"/>
    <w:rsid w:val="00707079"/>
    <w:rsid w:val="007105F4"/>
    <w:rsid w:val="007135D7"/>
    <w:rsid w:val="0071362A"/>
    <w:rsid w:val="00713C1C"/>
    <w:rsid w:val="00716273"/>
    <w:rsid w:val="00716CA1"/>
    <w:rsid w:val="007178A3"/>
    <w:rsid w:val="00717C0C"/>
    <w:rsid w:val="00722DD3"/>
    <w:rsid w:val="007242C2"/>
    <w:rsid w:val="00724F28"/>
    <w:rsid w:val="00725535"/>
    <w:rsid w:val="00726DEF"/>
    <w:rsid w:val="007307DF"/>
    <w:rsid w:val="007320D2"/>
    <w:rsid w:val="00733DAB"/>
    <w:rsid w:val="00735025"/>
    <w:rsid w:val="00737D01"/>
    <w:rsid w:val="007430AB"/>
    <w:rsid w:val="0075069B"/>
    <w:rsid w:val="007512B7"/>
    <w:rsid w:val="00755C47"/>
    <w:rsid w:val="00757191"/>
    <w:rsid w:val="00760437"/>
    <w:rsid w:val="007608AD"/>
    <w:rsid w:val="00761EA4"/>
    <w:rsid w:val="00762F21"/>
    <w:rsid w:val="00764720"/>
    <w:rsid w:val="00776129"/>
    <w:rsid w:val="0078024D"/>
    <w:rsid w:val="00780CC9"/>
    <w:rsid w:val="0078327B"/>
    <w:rsid w:val="0078481C"/>
    <w:rsid w:val="00787B43"/>
    <w:rsid w:val="00791E07"/>
    <w:rsid w:val="00792DFE"/>
    <w:rsid w:val="00794CB2"/>
    <w:rsid w:val="00795181"/>
    <w:rsid w:val="007955EE"/>
    <w:rsid w:val="007959C1"/>
    <w:rsid w:val="00796A84"/>
    <w:rsid w:val="007A2DC4"/>
    <w:rsid w:val="007A3BD1"/>
    <w:rsid w:val="007A5559"/>
    <w:rsid w:val="007A6DE6"/>
    <w:rsid w:val="007A6FB3"/>
    <w:rsid w:val="007B34D4"/>
    <w:rsid w:val="007B3967"/>
    <w:rsid w:val="007B447C"/>
    <w:rsid w:val="007C2469"/>
    <w:rsid w:val="007C27A6"/>
    <w:rsid w:val="007C5E22"/>
    <w:rsid w:val="007D1E28"/>
    <w:rsid w:val="007D5922"/>
    <w:rsid w:val="007E588F"/>
    <w:rsid w:val="007E714B"/>
    <w:rsid w:val="007F288E"/>
    <w:rsid w:val="007F7635"/>
    <w:rsid w:val="00801992"/>
    <w:rsid w:val="00802FA6"/>
    <w:rsid w:val="00804462"/>
    <w:rsid w:val="00805501"/>
    <w:rsid w:val="00805D74"/>
    <w:rsid w:val="00811B08"/>
    <w:rsid w:val="00813FCF"/>
    <w:rsid w:val="00813FF8"/>
    <w:rsid w:val="00820B27"/>
    <w:rsid w:val="00821F23"/>
    <w:rsid w:val="00822FEC"/>
    <w:rsid w:val="0082636D"/>
    <w:rsid w:val="008303B1"/>
    <w:rsid w:val="00831872"/>
    <w:rsid w:val="008330D7"/>
    <w:rsid w:val="008336E2"/>
    <w:rsid w:val="008337BD"/>
    <w:rsid w:val="00833B41"/>
    <w:rsid w:val="00837DB0"/>
    <w:rsid w:val="0084692D"/>
    <w:rsid w:val="008517B1"/>
    <w:rsid w:val="00851D50"/>
    <w:rsid w:val="00853460"/>
    <w:rsid w:val="00854006"/>
    <w:rsid w:val="00856419"/>
    <w:rsid w:val="008566A1"/>
    <w:rsid w:val="00861BBE"/>
    <w:rsid w:val="00865B14"/>
    <w:rsid w:val="00870214"/>
    <w:rsid w:val="0087456C"/>
    <w:rsid w:val="00876DF8"/>
    <w:rsid w:val="00881053"/>
    <w:rsid w:val="008817F6"/>
    <w:rsid w:val="00881F90"/>
    <w:rsid w:val="008847C0"/>
    <w:rsid w:val="00884D84"/>
    <w:rsid w:val="00886188"/>
    <w:rsid w:val="00886BB0"/>
    <w:rsid w:val="00891F5F"/>
    <w:rsid w:val="0089248B"/>
    <w:rsid w:val="008934F6"/>
    <w:rsid w:val="0089379C"/>
    <w:rsid w:val="00894FEA"/>
    <w:rsid w:val="00896087"/>
    <w:rsid w:val="00896E75"/>
    <w:rsid w:val="008977C7"/>
    <w:rsid w:val="008A13B7"/>
    <w:rsid w:val="008A4D8D"/>
    <w:rsid w:val="008A7572"/>
    <w:rsid w:val="008B2361"/>
    <w:rsid w:val="008C13BF"/>
    <w:rsid w:val="008C7B3A"/>
    <w:rsid w:val="008D1493"/>
    <w:rsid w:val="008D46F1"/>
    <w:rsid w:val="008E0F0F"/>
    <w:rsid w:val="008E1C2C"/>
    <w:rsid w:val="008E2F47"/>
    <w:rsid w:val="008F0CD3"/>
    <w:rsid w:val="008F6FFF"/>
    <w:rsid w:val="008F7CD6"/>
    <w:rsid w:val="0090691F"/>
    <w:rsid w:val="00910889"/>
    <w:rsid w:val="00913302"/>
    <w:rsid w:val="00916D36"/>
    <w:rsid w:val="00917A60"/>
    <w:rsid w:val="009257A0"/>
    <w:rsid w:val="00925826"/>
    <w:rsid w:val="00925CDA"/>
    <w:rsid w:val="00930074"/>
    <w:rsid w:val="00940AB4"/>
    <w:rsid w:val="00941B9A"/>
    <w:rsid w:val="00945B0D"/>
    <w:rsid w:val="00956EF0"/>
    <w:rsid w:val="00961DB1"/>
    <w:rsid w:val="00962243"/>
    <w:rsid w:val="00964AD1"/>
    <w:rsid w:val="009711E2"/>
    <w:rsid w:val="00972406"/>
    <w:rsid w:val="00972776"/>
    <w:rsid w:val="00973BB3"/>
    <w:rsid w:val="0097769E"/>
    <w:rsid w:val="00984796"/>
    <w:rsid w:val="009869AB"/>
    <w:rsid w:val="00991823"/>
    <w:rsid w:val="0099233F"/>
    <w:rsid w:val="009957EE"/>
    <w:rsid w:val="009A2DF8"/>
    <w:rsid w:val="009A3549"/>
    <w:rsid w:val="009A76E3"/>
    <w:rsid w:val="009C2CF5"/>
    <w:rsid w:val="009C538F"/>
    <w:rsid w:val="009C7B97"/>
    <w:rsid w:val="009D1713"/>
    <w:rsid w:val="009D7358"/>
    <w:rsid w:val="009D7546"/>
    <w:rsid w:val="009E1E10"/>
    <w:rsid w:val="009E4595"/>
    <w:rsid w:val="009E4774"/>
    <w:rsid w:val="009E6E8D"/>
    <w:rsid w:val="009E79CA"/>
    <w:rsid w:val="009F14C6"/>
    <w:rsid w:val="00A01018"/>
    <w:rsid w:val="00A049BC"/>
    <w:rsid w:val="00A12624"/>
    <w:rsid w:val="00A12CDE"/>
    <w:rsid w:val="00A1372A"/>
    <w:rsid w:val="00A14418"/>
    <w:rsid w:val="00A1491F"/>
    <w:rsid w:val="00A208E9"/>
    <w:rsid w:val="00A25617"/>
    <w:rsid w:val="00A25780"/>
    <w:rsid w:val="00A33733"/>
    <w:rsid w:val="00A3487A"/>
    <w:rsid w:val="00A409D5"/>
    <w:rsid w:val="00A4130B"/>
    <w:rsid w:val="00A418CB"/>
    <w:rsid w:val="00A46419"/>
    <w:rsid w:val="00A47C5E"/>
    <w:rsid w:val="00A51A88"/>
    <w:rsid w:val="00A545C2"/>
    <w:rsid w:val="00A55AD6"/>
    <w:rsid w:val="00A625FE"/>
    <w:rsid w:val="00A713C3"/>
    <w:rsid w:val="00A71AAD"/>
    <w:rsid w:val="00A72214"/>
    <w:rsid w:val="00A74D09"/>
    <w:rsid w:val="00A750BE"/>
    <w:rsid w:val="00A75609"/>
    <w:rsid w:val="00A8318A"/>
    <w:rsid w:val="00A8345A"/>
    <w:rsid w:val="00A83760"/>
    <w:rsid w:val="00A90E27"/>
    <w:rsid w:val="00A92305"/>
    <w:rsid w:val="00A93153"/>
    <w:rsid w:val="00A945CC"/>
    <w:rsid w:val="00A95EA3"/>
    <w:rsid w:val="00A96B7C"/>
    <w:rsid w:val="00AA00C7"/>
    <w:rsid w:val="00AA0D21"/>
    <w:rsid w:val="00AA1D95"/>
    <w:rsid w:val="00AA6A72"/>
    <w:rsid w:val="00AA7E37"/>
    <w:rsid w:val="00AB16C0"/>
    <w:rsid w:val="00AC0366"/>
    <w:rsid w:val="00AC0BC9"/>
    <w:rsid w:val="00AC0E42"/>
    <w:rsid w:val="00AC215C"/>
    <w:rsid w:val="00AC5057"/>
    <w:rsid w:val="00AD1D5C"/>
    <w:rsid w:val="00AD6077"/>
    <w:rsid w:val="00AD6936"/>
    <w:rsid w:val="00AD6FA8"/>
    <w:rsid w:val="00AE3BA6"/>
    <w:rsid w:val="00AE4C13"/>
    <w:rsid w:val="00AE5E5E"/>
    <w:rsid w:val="00AE5E8F"/>
    <w:rsid w:val="00AF084D"/>
    <w:rsid w:val="00AF22F0"/>
    <w:rsid w:val="00AF2C38"/>
    <w:rsid w:val="00AF2C67"/>
    <w:rsid w:val="00AF3B9F"/>
    <w:rsid w:val="00AF6367"/>
    <w:rsid w:val="00AF6E6B"/>
    <w:rsid w:val="00AF7E4E"/>
    <w:rsid w:val="00B017EF"/>
    <w:rsid w:val="00B021E9"/>
    <w:rsid w:val="00B034E9"/>
    <w:rsid w:val="00B04290"/>
    <w:rsid w:val="00B04AE8"/>
    <w:rsid w:val="00B04FF3"/>
    <w:rsid w:val="00B10378"/>
    <w:rsid w:val="00B1069D"/>
    <w:rsid w:val="00B31CEA"/>
    <w:rsid w:val="00B36389"/>
    <w:rsid w:val="00B37AE9"/>
    <w:rsid w:val="00B4021F"/>
    <w:rsid w:val="00B409EA"/>
    <w:rsid w:val="00B41F17"/>
    <w:rsid w:val="00B428A9"/>
    <w:rsid w:val="00B434DE"/>
    <w:rsid w:val="00B4468C"/>
    <w:rsid w:val="00B467F8"/>
    <w:rsid w:val="00B5167D"/>
    <w:rsid w:val="00B53DCB"/>
    <w:rsid w:val="00B5727D"/>
    <w:rsid w:val="00B5742A"/>
    <w:rsid w:val="00B5788C"/>
    <w:rsid w:val="00B61D7F"/>
    <w:rsid w:val="00B6298C"/>
    <w:rsid w:val="00B64825"/>
    <w:rsid w:val="00B666C2"/>
    <w:rsid w:val="00B676B5"/>
    <w:rsid w:val="00B70B2D"/>
    <w:rsid w:val="00B7175D"/>
    <w:rsid w:val="00B71EA8"/>
    <w:rsid w:val="00B74931"/>
    <w:rsid w:val="00B75386"/>
    <w:rsid w:val="00B768F3"/>
    <w:rsid w:val="00B7725C"/>
    <w:rsid w:val="00B772B4"/>
    <w:rsid w:val="00B820EE"/>
    <w:rsid w:val="00B8308E"/>
    <w:rsid w:val="00B9610F"/>
    <w:rsid w:val="00B96EE9"/>
    <w:rsid w:val="00BA0C18"/>
    <w:rsid w:val="00BA195D"/>
    <w:rsid w:val="00BA54C2"/>
    <w:rsid w:val="00BA5695"/>
    <w:rsid w:val="00BA5792"/>
    <w:rsid w:val="00BA620C"/>
    <w:rsid w:val="00BB03C2"/>
    <w:rsid w:val="00BB0F70"/>
    <w:rsid w:val="00BB7DF5"/>
    <w:rsid w:val="00BC1204"/>
    <w:rsid w:val="00BC2859"/>
    <w:rsid w:val="00BC42F4"/>
    <w:rsid w:val="00BC4870"/>
    <w:rsid w:val="00BC517F"/>
    <w:rsid w:val="00BC7903"/>
    <w:rsid w:val="00BC7F23"/>
    <w:rsid w:val="00BD168A"/>
    <w:rsid w:val="00BD5587"/>
    <w:rsid w:val="00BE05E0"/>
    <w:rsid w:val="00BE0CA7"/>
    <w:rsid w:val="00BE0D88"/>
    <w:rsid w:val="00BE3132"/>
    <w:rsid w:val="00BE62C9"/>
    <w:rsid w:val="00BE6FDA"/>
    <w:rsid w:val="00BF10C0"/>
    <w:rsid w:val="00BF2C46"/>
    <w:rsid w:val="00BF7402"/>
    <w:rsid w:val="00BF78E6"/>
    <w:rsid w:val="00BF7D9E"/>
    <w:rsid w:val="00C040CA"/>
    <w:rsid w:val="00C06223"/>
    <w:rsid w:val="00C13294"/>
    <w:rsid w:val="00C137ED"/>
    <w:rsid w:val="00C1387B"/>
    <w:rsid w:val="00C138D7"/>
    <w:rsid w:val="00C15CBB"/>
    <w:rsid w:val="00C31BAD"/>
    <w:rsid w:val="00C3259A"/>
    <w:rsid w:val="00C33077"/>
    <w:rsid w:val="00C363FE"/>
    <w:rsid w:val="00C36992"/>
    <w:rsid w:val="00C37037"/>
    <w:rsid w:val="00C37AC3"/>
    <w:rsid w:val="00C42C1E"/>
    <w:rsid w:val="00C44D11"/>
    <w:rsid w:val="00C455C6"/>
    <w:rsid w:val="00C464CD"/>
    <w:rsid w:val="00C53D0D"/>
    <w:rsid w:val="00C5446B"/>
    <w:rsid w:val="00C54C6C"/>
    <w:rsid w:val="00C608D8"/>
    <w:rsid w:val="00C60B80"/>
    <w:rsid w:val="00C610BB"/>
    <w:rsid w:val="00C61A1D"/>
    <w:rsid w:val="00C63D3E"/>
    <w:rsid w:val="00C63E6B"/>
    <w:rsid w:val="00C65171"/>
    <w:rsid w:val="00C70EE2"/>
    <w:rsid w:val="00C71DB4"/>
    <w:rsid w:val="00C76271"/>
    <w:rsid w:val="00C8109A"/>
    <w:rsid w:val="00C8273F"/>
    <w:rsid w:val="00C835C8"/>
    <w:rsid w:val="00C84673"/>
    <w:rsid w:val="00C85748"/>
    <w:rsid w:val="00C9383F"/>
    <w:rsid w:val="00C95801"/>
    <w:rsid w:val="00C95E3D"/>
    <w:rsid w:val="00CA58B8"/>
    <w:rsid w:val="00CA6763"/>
    <w:rsid w:val="00CA676A"/>
    <w:rsid w:val="00CA727E"/>
    <w:rsid w:val="00CA7E2F"/>
    <w:rsid w:val="00CB065D"/>
    <w:rsid w:val="00CB22D1"/>
    <w:rsid w:val="00CB5F1C"/>
    <w:rsid w:val="00CC0100"/>
    <w:rsid w:val="00CC1AEB"/>
    <w:rsid w:val="00CC47BB"/>
    <w:rsid w:val="00CC7D86"/>
    <w:rsid w:val="00CD101B"/>
    <w:rsid w:val="00CD2BF1"/>
    <w:rsid w:val="00CD39AB"/>
    <w:rsid w:val="00CD4932"/>
    <w:rsid w:val="00CD50FF"/>
    <w:rsid w:val="00CD79CA"/>
    <w:rsid w:val="00CE30EC"/>
    <w:rsid w:val="00CE6FD7"/>
    <w:rsid w:val="00CF3010"/>
    <w:rsid w:val="00CF52BA"/>
    <w:rsid w:val="00CF79B4"/>
    <w:rsid w:val="00D12284"/>
    <w:rsid w:val="00D139D5"/>
    <w:rsid w:val="00D1741A"/>
    <w:rsid w:val="00D21D7E"/>
    <w:rsid w:val="00D22F2A"/>
    <w:rsid w:val="00D24B20"/>
    <w:rsid w:val="00D24E2D"/>
    <w:rsid w:val="00D252B4"/>
    <w:rsid w:val="00D312BD"/>
    <w:rsid w:val="00D32DD5"/>
    <w:rsid w:val="00D36BCC"/>
    <w:rsid w:val="00D41491"/>
    <w:rsid w:val="00D421CD"/>
    <w:rsid w:val="00D4393F"/>
    <w:rsid w:val="00D44B10"/>
    <w:rsid w:val="00D4616E"/>
    <w:rsid w:val="00D47A03"/>
    <w:rsid w:val="00D5062B"/>
    <w:rsid w:val="00D55E6C"/>
    <w:rsid w:val="00D56465"/>
    <w:rsid w:val="00D655A4"/>
    <w:rsid w:val="00D659C8"/>
    <w:rsid w:val="00D66B8B"/>
    <w:rsid w:val="00D67592"/>
    <w:rsid w:val="00D770C3"/>
    <w:rsid w:val="00D933B1"/>
    <w:rsid w:val="00D93CA8"/>
    <w:rsid w:val="00D93E26"/>
    <w:rsid w:val="00D946CB"/>
    <w:rsid w:val="00D96E6E"/>
    <w:rsid w:val="00D972B8"/>
    <w:rsid w:val="00DA0A5E"/>
    <w:rsid w:val="00DA1F07"/>
    <w:rsid w:val="00DA3606"/>
    <w:rsid w:val="00DA3F8A"/>
    <w:rsid w:val="00DA44E9"/>
    <w:rsid w:val="00DA56D5"/>
    <w:rsid w:val="00DA5B2E"/>
    <w:rsid w:val="00DA6507"/>
    <w:rsid w:val="00DA6D10"/>
    <w:rsid w:val="00DB37CB"/>
    <w:rsid w:val="00DB4184"/>
    <w:rsid w:val="00DB6799"/>
    <w:rsid w:val="00DC0B79"/>
    <w:rsid w:val="00DC1FBD"/>
    <w:rsid w:val="00DC4071"/>
    <w:rsid w:val="00DC4F31"/>
    <w:rsid w:val="00DD390F"/>
    <w:rsid w:val="00DD44B9"/>
    <w:rsid w:val="00DD5F51"/>
    <w:rsid w:val="00DD79D9"/>
    <w:rsid w:val="00DE122A"/>
    <w:rsid w:val="00DE76C9"/>
    <w:rsid w:val="00DF0F84"/>
    <w:rsid w:val="00DF15E6"/>
    <w:rsid w:val="00DF24D2"/>
    <w:rsid w:val="00DF5A30"/>
    <w:rsid w:val="00E06112"/>
    <w:rsid w:val="00E0769B"/>
    <w:rsid w:val="00E10FD7"/>
    <w:rsid w:val="00E115DE"/>
    <w:rsid w:val="00E135D6"/>
    <w:rsid w:val="00E15A88"/>
    <w:rsid w:val="00E19BA1"/>
    <w:rsid w:val="00E2073F"/>
    <w:rsid w:val="00E21FAC"/>
    <w:rsid w:val="00E23322"/>
    <w:rsid w:val="00E2400F"/>
    <w:rsid w:val="00E279F7"/>
    <w:rsid w:val="00E34618"/>
    <w:rsid w:val="00E44B0F"/>
    <w:rsid w:val="00E45EE5"/>
    <w:rsid w:val="00E47002"/>
    <w:rsid w:val="00E52427"/>
    <w:rsid w:val="00E532E2"/>
    <w:rsid w:val="00E5520D"/>
    <w:rsid w:val="00E57117"/>
    <w:rsid w:val="00E57156"/>
    <w:rsid w:val="00E62439"/>
    <w:rsid w:val="00E7506E"/>
    <w:rsid w:val="00E76903"/>
    <w:rsid w:val="00E76AED"/>
    <w:rsid w:val="00E77C95"/>
    <w:rsid w:val="00E81E4C"/>
    <w:rsid w:val="00E83285"/>
    <w:rsid w:val="00E87129"/>
    <w:rsid w:val="00E93C60"/>
    <w:rsid w:val="00EA235C"/>
    <w:rsid w:val="00EB1201"/>
    <w:rsid w:val="00EB1644"/>
    <w:rsid w:val="00EB182D"/>
    <w:rsid w:val="00EB3CE4"/>
    <w:rsid w:val="00EB4E80"/>
    <w:rsid w:val="00EB5C76"/>
    <w:rsid w:val="00EB7768"/>
    <w:rsid w:val="00EC3BC2"/>
    <w:rsid w:val="00ED3624"/>
    <w:rsid w:val="00ED37FE"/>
    <w:rsid w:val="00ED7EA6"/>
    <w:rsid w:val="00EE0B2A"/>
    <w:rsid w:val="00EE0E73"/>
    <w:rsid w:val="00EE332E"/>
    <w:rsid w:val="00EE6731"/>
    <w:rsid w:val="00EE6906"/>
    <w:rsid w:val="00EE6C39"/>
    <w:rsid w:val="00EF1127"/>
    <w:rsid w:val="00EF2D31"/>
    <w:rsid w:val="00EF6070"/>
    <w:rsid w:val="00F00148"/>
    <w:rsid w:val="00F00179"/>
    <w:rsid w:val="00F01716"/>
    <w:rsid w:val="00F02A89"/>
    <w:rsid w:val="00F07DE8"/>
    <w:rsid w:val="00F10BCA"/>
    <w:rsid w:val="00F11110"/>
    <w:rsid w:val="00F159BC"/>
    <w:rsid w:val="00F16716"/>
    <w:rsid w:val="00F22845"/>
    <w:rsid w:val="00F2409D"/>
    <w:rsid w:val="00F24E01"/>
    <w:rsid w:val="00F2589B"/>
    <w:rsid w:val="00F26992"/>
    <w:rsid w:val="00F26B1C"/>
    <w:rsid w:val="00F27029"/>
    <w:rsid w:val="00F2718F"/>
    <w:rsid w:val="00F27498"/>
    <w:rsid w:val="00F315AB"/>
    <w:rsid w:val="00F31BD8"/>
    <w:rsid w:val="00F3280C"/>
    <w:rsid w:val="00F33528"/>
    <w:rsid w:val="00F337D5"/>
    <w:rsid w:val="00F37F08"/>
    <w:rsid w:val="00F423CB"/>
    <w:rsid w:val="00F45128"/>
    <w:rsid w:val="00F45C6E"/>
    <w:rsid w:val="00F4762A"/>
    <w:rsid w:val="00F47705"/>
    <w:rsid w:val="00F50ACB"/>
    <w:rsid w:val="00F54BC6"/>
    <w:rsid w:val="00F55A6E"/>
    <w:rsid w:val="00F63B61"/>
    <w:rsid w:val="00F65ADC"/>
    <w:rsid w:val="00F67E89"/>
    <w:rsid w:val="00F71467"/>
    <w:rsid w:val="00F719D5"/>
    <w:rsid w:val="00F7227B"/>
    <w:rsid w:val="00F74B1B"/>
    <w:rsid w:val="00F758CC"/>
    <w:rsid w:val="00F77919"/>
    <w:rsid w:val="00F77C69"/>
    <w:rsid w:val="00F80CC6"/>
    <w:rsid w:val="00F831CF"/>
    <w:rsid w:val="00F83A7C"/>
    <w:rsid w:val="00F87022"/>
    <w:rsid w:val="00F912E4"/>
    <w:rsid w:val="00F9728C"/>
    <w:rsid w:val="00FA3172"/>
    <w:rsid w:val="00FB0631"/>
    <w:rsid w:val="00FB14F9"/>
    <w:rsid w:val="00FB1C48"/>
    <w:rsid w:val="00FB2244"/>
    <w:rsid w:val="00FB22F0"/>
    <w:rsid w:val="00FB38DD"/>
    <w:rsid w:val="00FB4222"/>
    <w:rsid w:val="00FB577E"/>
    <w:rsid w:val="00FC1BD8"/>
    <w:rsid w:val="00FC4240"/>
    <w:rsid w:val="00FD0276"/>
    <w:rsid w:val="00FD1090"/>
    <w:rsid w:val="00FD255E"/>
    <w:rsid w:val="00FD5698"/>
    <w:rsid w:val="00FD7CC6"/>
    <w:rsid w:val="00FE358D"/>
    <w:rsid w:val="00FE5A5A"/>
    <w:rsid w:val="00FF04DC"/>
    <w:rsid w:val="00FF0CFA"/>
    <w:rsid w:val="00FF1252"/>
    <w:rsid w:val="00FF137B"/>
    <w:rsid w:val="00FF28B5"/>
    <w:rsid w:val="00FF6E42"/>
    <w:rsid w:val="00FF7A52"/>
    <w:rsid w:val="016BF944"/>
    <w:rsid w:val="04EC3F19"/>
    <w:rsid w:val="0AD1920A"/>
    <w:rsid w:val="0B9079F6"/>
    <w:rsid w:val="0C8DEA66"/>
    <w:rsid w:val="0F6C344C"/>
    <w:rsid w:val="101438AD"/>
    <w:rsid w:val="13A66A0B"/>
    <w:rsid w:val="148273D8"/>
    <w:rsid w:val="14BA70BA"/>
    <w:rsid w:val="16656054"/>
    <w:rsid w:val="19A53B9B"/>
    <w:rsid w:val="19C23CE9"/>
    <w:rsid w:val="1A5EA59E"/>
    <w:rsid w:val="1BE03D1C"/>
    <w:rsid w:val="1D80311C"/>
    <w:rsid w:val="1EAA11F4"/>
    <w:rsid w:val="1EDEC2D6"/>
    <w:rsid w:val="204F376F"/>
    <w:rsid w:val="221E5FA0"/>
    <w:rsid w:val="2256768D"/>
    <w:rsid w:val="22F0425D"/>
    <w:rsid w:val="23E60B81"/>
    <w:rsid w:val="2773C561"/>
    <w:rsid w:val="285C3F30"/>
    <w:rsid w:val="2A70F35D"/>
    <w:rsid w:val="2A9E82B9"/>
    <w:rsid w:val="2F207AD5"/>
    <w:rsid w:val="30E6FFEC"/>
    <w:rsid w:val="31B88C0D"/>
    <w:rsid w:val="329B9097"/>
    <w:rsid w:val="347EF519"/>
    <w:rsid w:val="349C7493"/>
    <w:rsid w:val="37DF88EA"/>
    <w:rsid w:val="39E94D1C"/>
    <w:rsid w:val="3A9CC9BE"/>
    <w:rsid w:val="3BBAEEDB"/>
    <w:rsid w:val="3BD5D0D4"/>
    <w:rsid w:val="3CD23F46"/>
    <w:rsid w:val="3E378529"/>
    <w:rsid w:val="3EF28CFA"/>
    <w:rsid w:val="40CDAE5C"/>
    <w:rsid w:val="4110F1A9"/>
    <w:rsid w:val="4134258A"/>
    <w:rsid w:val="43F41EEC"/>
    <w:rsid w:val="47A6F187"/>
    <w:rsid w:val="4AF1F07B"/>
    <w:rsid w:val="4B6E83B2"/>
    <w:rsid w:val="4C02C30E"/>
    <w:rsid w:val="4C4F48BA"/>
    <w:rsid w:val="4DA49EDE"/>
    <w:rsid w:val="4DCF3DA5"/>
    <w:rsid w:val="4DDF64A4"/>
    <w:rsid w:val="4F07A878"/>
    <w:rsid w:val="4F90BB8E"/>
    <w:rsid w:val="4FF0813C"/>
    <w:rsid w:val="5026F307"/>
    <w:rsid w:val="50E03902"/>
    <w:rsid w:val="51359FB9"/>
    <w:rsid w:val="516B4334"/>
    <w:rsid w:val="51D1D9DE"/>
    <w:rsid w:val="54DE1648"/>
    <w:rsid w:val="5700E823"/>
    <w:rsid w:val="58BEACF2"/>
    <w:rsid w:val="59387266"/>
    <w:rsid w:val="5A62A693"/>
    <w:rsid w:val="5A9EFD2B"/>
    <w:rsid w:val="5C61D1C8"/>
    <w:rsid w:val="5DD1B128"/>
    <w:rsid w:val="5EEABE4F"/>
    <w:rsid w:val="5F50459A"/>
    <w:rsid w:val="5FD3AD8F"/>
    <w:rsid w:val="611F89DE"/>
    <w:rsid w:val="640B1F87"/>
    <w:rsid w:val="6416D4CD"/>
    <w:rsid w:val="64B46E1D"/>
    <w:rsid w:val="651530BA"/>
    <w:rsid w:val="66ED8E04"/>
    <w:rsid w:val="67BB999D"/>
    <w:rsid w:val="68806763"/>
    <w:rsid w:val="6AE6DAFD"/>
    <w:rsid w:val="6C55209E"/>
    <w:rsid w:val="6C6ECDA9"/>
    <w:rsid w:val="6C84FD9E"/>
    <w:rsid w:val="6D524AD2"/>
    <w:rsid w:val="6DAFCEEB"/>
    <w:rsid w:val="6EAD6F16"/>
    <w:rsid w:val="6EE3E9E1"/>
    <w:rsid w:val="6EEADD25"/>
    <w:rsid w:val="6F86AD11"/>
    <w:rsid w:val="6FE55598"/>
    <w:rsid w:val="70DA2213"/>
    <w:rsid w:val="732B539B"/>
    <w:rsid w:val="760AC3BF"/>
    <w:rsid w:val="76FAEEF2"/>
    <w:rsid w:val="77D20F91"/>
    <w:rsid w:val="789DFDB3"/>
    <w:rsid w:val="790F6CF3"/>
    <w:rsid w:val="7958B39F"/>
    <w:rsid w:val="7AB4FBE4"/>
    <w:rsid w:val="7D1B01AF"/>
    <w:rsid w:val="7D32B2AD"/>
    <w:rsid w:val="7D9C89D8"/>
    <w:rsid w:val="7E1A1FDF"/>
    <w:rsid w:val="7EA38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CAFCA63"/>
  <w15:chartTrackingRefBased/>
  <w15:docId w15:val="{5B61BCEF-F118-43A6-BA67-F45669BE63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FD1090"/>
    <w:rPr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qFormat/>
    <w:rsid w:val="00595EA4"/>
    <w:pPr>
      <w:keepNext/>
      <w:spacing w:before="240" w:after="60"/>
      <w:outlineLvl w:val="0"/>
    </w:pPr>
    <w:rPr>
      <w:rFonts w:ascii="Arial" w:hAnsi="Arial"/>
      <w:b/>
      <w:kern w:val="28"/>
      <w:sz w:val="28"/>
      <w:szCs w:val="20"/>
      <w:lang w:eastAsia="en-US"/>
    </w:rPr>
  </w:style>
  <w:style w:type="paragraph" w:styleId="2">
    <w:name w:val="heading 2"/>
    <w:basedOn w:val="a"/>
    <w:next w:val="a"/>
    <w:qFormat/>
    <w:rsid w:val="00595EA4"/>
    <w:pPr>
      <w:keepNext/>
      <w:spacing w:before="240" w:after="60"/>
      <w:outlineLvl w:val="1"/>
    </w:pPr>
    <w:rPr>
      <w:rFonts w:ascii="Arial" w:hAnsi="Arial"/>
      <w:b/>
      <w:i/>
      <w:szCs w:val="20"/>
      <w:lang w:eastAsia="en-US"/>
    </w:rPr>
  </w:style>
  <w:style w:type="paragraph" w:styleId="3">
    <w:name w:val="heading 3"/>
    <w:basedOn w:val="a"/>
    <w:next w:val="a"/>
    <w:qFormat/>
    <w:rsid w:val="00693C49"/>
    <w:pPr>
      <w:keepNext/>
      <w:spacing w:before="240" w:after="60"/>
      <w:jc w:val="center"/>
      <w:outlineLvl w:val="2"/>
    </w:pPr>
    <w:rPr>
      <w:rFonts w:ascii="Arial" w:hAnsi="Arial"/>
      <w:szCs w:val="20"/>
      <w:lang w:eastAsia="en-US"/>
    </w:rPr>
  </w:style>
  <w:style w:type="paragraph" w:styleId="4">
    <w:name w:val="heading 4"/>
    <w:basedOn w:val="a"/>
    <w:next w:val="a"/>
    <w:qFormat/>
    <w:rsid w:val="00595EA4"/>
    <w:pPr>
      <w:keepNext/>
      <w:spacing w:line="240" w:lineRule="atLeast"/>
      <w:jc w:val="center"/>
      <w:outlineLvl w:val="3"/>
    </w:pPr>
    <w:rPr>
      <w:szCs w:val="20"/>
      <w:lang w:eastAsia="en-US"/>
    </w:rPr>
  </w:style>
  <w:style w:type="paragraph" w:styleId="5">
    <w:name w:val="heading 5"/>
    <w:basedOn w:val="a"/>
    <w:next w:val="a"/>
    <w:qFormat/>
    <w:rsid w:val="00595EA4"/>
    <w:pPr>
      <w:keepNext/>
      <w:spacing w:line="240" w:lineRule="atLeast"/>
      <w:ind w:right="85"/>
      <w:outlineLvl w:val="4"/>
    </w:pPr>
    <w:rPr>
      <w:szCs w:val="20"/>
      <w:lang w:eastAsia="en-US"/>
    </w:rPr>
  </w:style>
  <w:style w:type="paragraph" w:styleId="6">
    <w:name w:val="heading 6"/>
    <w:basedOn w:val="a"/>
    <w:next w:val="a"/>
    <w:qFormat/>
    <w:rsid w:val="00595EA4"/>
    <w:pPr>
      <w:keepNext/>
      <w:spacing w:line="240" w:lineRule="atLeast"/>
      <w:jc w:val="center"/>
      <w:outlineLvl w:val="5"/>
    </w:pPr>
    <w:rPr>
      <w:sz w:val="28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A74D09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A74D09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4B0E39"/>
  </w:style>
  <w:style w:type="paragraph" w:customStyle="1" w:styleId="Twordizme">
    <w:name w:val="Tword_izme"/>
    <w:basedOn w:val="a"/>
    <w:link w:val="TwordizmeChar"/>
    <w:rsid w:val="00F22845"/>
    <w:pPr>
      <w:jc w:val="center"/>
    </w:pPr>
    <w:rPr>
      <w:rFonts w:ascii="ISOCPEUR" w:hAnsi="ISOCPEUR"/>
      <w:i/>
      <w:sz w:val="18"/>
    </w:rPr>
  </w:style>
  <w:style w:type="character" w:customStyle="1" w:styleId="TwordizmeChar">
    <w:name w:val="Tword_izme Char"/>
    <w:link w:val="Twordizme"/>
    <w:rsid w:val="00F22845"/>
    <w:rPr>
      <w:rFonts w:ascii="ISOCPEUR" w:hAnsi="ISOCPEUR"/>
      <w:i/>
      <w:sz w:val="18"/>
      <w:szCs w:val="24"/>
      <w:lang w:val="ru-RU" w:eastAsia="ru-RU" w:bidi="ar-SA"/>
    </w:rPr>
  </w:style>
  <w:style w:type="paragraph" w:customStyle="1" w:styleId="Twordfami">
    <w:name w:val="Tword_fami"/>
    <w:basedOn w:val="a"/>
    <w:link w:val="Twordfami0"/>
    <w:rsid w:val="00D55E6C"/>
    <w:rPr>
      <w:rFonts w:ascii="ISOCPEUR" w:hAnsi="ISOCPEUR" w:cs="Arial"/>
      <w:i/>
      <w:sz w:val="22"/>
      <w:szCs w:val="20"/>
    </w:rPr>
  </w:style>
  <w:style w:type="character" w:customStyle="1" w:styleId="TwordizmeCharChar">
    <w:name w:val="Tword_izme Char Char"/>
    <w:rsid w:val="0069384D"/>
    <w:rPr>
      <w:rFonts w:ascii="ISOCPEUR" w:hAnsi="ISOCPEUR" w:cs="Arial"/>
      <w:i/>
      <w:sz w:val="18"/>
      <w:szCs w:val="18"/>
      <w:lang w:val="ru-RU" w:eastAsia="ru-RU" w:bidi="ar-SA"/>
    </w:rPr>
  </w:style>
  <w:style w:type="paragraph" w:customStyle="1" w:styleId="Tworddate">
    <w:name w:val="Tword_date"/>
    <w:basedOn w:val="a"/>
    <w:link w:val="TworddateChar"/>
    <w:rsid w:val="00E83285"/>
    <w:pPr>
      <w:jc w:val="center"/>
    </w:pPr>
    <w:rPr>
      <w:rFonts w:ascii="ISOCPEUR" w:hAnsi="ISOCPEUR"/>
      <w:i/>
      <w:sz w:val="16"/>
    </w:rPr>
  </w:style>
  <w:style w:type="character" w:customStyle="1" w:styleId="TworddateChar">
    <w:name w:val="Tword_date Char"/>
    <w:link w:val="Tworddate"/>
    <w:rsid w:val="00E83285"/>
    <w:rPr>
      <w:rFonts w:ascii="ISOCPEUR" w:hAnsi="ISOCPEUR"/>
      <w:i/>
      <w:sz w:val="16"/>
      <w:szCs w:val="24"/>
      <w:lang w:val="ru-RU" w:eastAsia="ru-RU" w:bidi="ar-SA"/>
    </w:rPr>
  </w:style>
  <w:style w:type="character" w:customStyle="1" w:styleId="TwordcopyformatChar">
    <w:name w:val="Tword_copy_format Char"/>
    <w:link w:val="Twordcopyformat"/>
    <w:rsid w:val="0069384D"/>
    <w:rPr>
      <w:rFonts w:ascii="ISOCPEUR" w:hAnsi="ISOCPEUR" w:cs="Arial"/>
      <w:i/>
      <w:sz w:val="22"/>
      <w:lang w:val="ru-RU" w:eastAsia="ru-RU" w:bidi="ar-SA"/>
    </w:rPr>
  </w:style>
  <w:style w:type="paragraph" w:customStyle="1" w:styleId="Twordcopyformat">
    <w:name w:val="Tword_copy_format"/>
    <w:basedOn w:val="a"/>
    <w:link w:val="TwordcopyformatChar"/>
    <w:rsid w:val="00E83285"/>
    <w:pPr>
      <w:jc w:val="center"/>
    </w:pPr>
    <w:rPr>
      <w:rFonts w:ascii="ISOCPEUR" w:hAnsi="ISOCPEUR" w:cs="Arial"/>
      <w:i/>
      <w:sz w:val="22"/>
      <w:szCs w:val="20"/>
    </w:rPr>
  </w:style>
  <w:style w:type="paragraph" w:customStyle="1" w:styleId="Twordaddfielddate">
    <w:name w:val="Tword_add_field_date"/>
    <w:basedOn w:val="a"/>
    <w:rsid w:val="00E83285"/>
    <w:pPr>
      <w:jc w:val="right"/>
    </w:pPr>
    <w:rPr>
      <w:rFonts w:ascii="ISOCPEUR" w:hAnsi="ISOCPEUR"/>
      <w:i/>
      <w:sz w:val="22"/>
    </w:rPr>
  </w:style>
  <w:style w:type="paragraph" w:customStyle="1" w:styleId="Twordoboz">
    <w:name w:val="Tword_oboz"/>
    <w:basedOn w:val="a"/>
    <w:rsid w:val="008303B1"/>
    <w:pPr>
      <w:jc w:val="center"/>
    </w:pPr>
    <w:rPr>
      <w:rFonts w:ascii="ISOCPEUR" w:hAnsi="ISOCPEUR" w:cs="Arial"/>
      <w:i/>
      <w:sz w:val="36"/>
      <w:szCs w:val="36"/>
    </w:rPr>
  </w:style>
  <w:style w:type="paragraph" w:customStyle="1" w:styleId="Twordnaim">
    <w:name w:val="Tword_naim"/>
    <w:basedOn w:val="a"/>
    <w:rsid w:val="00725535"/>
    <w:pPr>
      <w:jc w:val="center"/>
    </w:pPr>
    <w:rPr>
      <w:rFonts w:ascii="ISOCPEUR" w:hAnsi="ISOCPEUR" w:cs="Arial"/>
      <w:i/>
      <w:sz w:val="28"/>
      <w:szCs w:val="28"/>
    </w:rPr>
  </w:style>
  <w:style w:type="paragraph" w:customStyle="1" w:styleId="Twordpage">
    <w:name w:val="Tword_page"/>
    <w:basedOn w:val="a"/>
    <w:rsid w:val="00A74D09"/>
    <w:pPr>
      <w:jc w:val="center"/>
    </w:pPr>
    <w:rPr>
      <w:rFonts w:ascii="Arial" w:hAnsi="Arial"/>
      <w:i/>
      <w:sz w:val="18"/>
    </w:rPr>
  </w:style>
  <w:style w:type="paragraph" w:customStyle="1" w:styleId="Twordnormal">
    <w:name w:val="Tword_normal"/>
    <w:basedOn w:val="a"/>
    <w:link w:val="Twordnormal0"/>
    <w:rsid w:val="00A74D09"/>
    <w:pPr>
      <w:ind w:firstLine="709"/>
      <w:jc w:val="both"/>
    </w:pPr>
    <w:rPr>
      <w:rFonts w:ascii="ISOCPEUR" w:hAnsi="ISOCPEUR"/>
      <w:i/>
      <w:sz w:val="28"/>
    </w:rPr>
  </w:style>
  <w:style w:type="character" w:customStyle="1" w:styleId="Twordnormal0">
    <w:name w:val="Tword_normal Знак"/>
    <w:link w:val="Twordnormal"/>
    <w:rsid w:val="00676AD9"/>
    <w:rPr>
      <w:rFonts w:ascii="ISOCPEUR" w:hAnsi="ISOCPEUR"/>
      <w:i/>
      <w:sz w:val="28"/>
      <w:szCs w:val="24"/>
      <w:lang w:val="ru-RU" w:eastAsia="ru-RU" w:bidi="ar-SA"/>
    </w:rPr>
  </w:style>
  <w:style w:type="paragraph" w:customStyle="1" w:styleId="Twordfirm">
    <w:name w:val="Tword_firm"/>
    <w:basedOn w:val="a"/>
    <w:link w:val="TwordfirmCharChar"/>
    <w:rsid w:val="008303B1"/>
    <w:pPr>
      <w:jc w:val="center"/>
    </w:pPr>
    <w:rPr>
      <w:rFonts w:ascii="ISOCPEUR" w:hAnsi="ISOCPEUR" w:cs="Arial"/>
      <w:i/>
    </w:rPr>
  </w:style>
  <w:style w:type="character" w:customStyle="1" w:styleId="TwordfirmCharChar">
    <w:name w:val="Tword_firm Char Char"/>
    <w:link w:val="Twordfirm"/>
    <w:rsid w:val="008303B1"/>
    <w:rPr>
      <w:rFonts w:ascii="ISOCPEUR" w:hAnsi="ISOCPEUR" w:cs="Arial"/>
      <w:i/>
      <w:sz w:val="24"/>
      <w:szCs w:val="24"/>
      <w:lang w:val="ru-RU" w:eastAsia="ru-RU" w:bidi="ar-SA"/>
    </w:rPr>
  </w:style>
  <w:style w:type="paragraph" w:customStyle="1" w:styleId="Twordlitlistlistov">
    <w:name w:val="Tword_lit_list_listov"/>
    <w:basedOn w:val="a"/>
    <w:rsid w:val="008303B1"/>
    <w:pPr>
      <w:widowControl w:val="0"/>
      <w:adjustRightInd w:val="0"/>
      <w:jc w:val="center"/>
      <w:textAlignment w:val="baseline"/>
    </w:pPr>
    <w:rPr>
      <w:rFonts w:ascii="ISOCPEUR" w:hAnsi="ISOCPEUR" w:cs="Arial"/>
      <w:i/>
      <w:sz w:val="22"/>
      <w:szCs w:val="18"/>
    </w:rPr>
  </w:style>
  <w:style w:type="paragraph" w:customStyle="1" w:styleId="Twordpagenumber">
    <w:name w:val="Tword_page_number"/>
    <w:basedOn w:val="Twordlitlistlistov"/>
    <w:rsid w:val="008303B1"/>
    <w:rPr>
      <w:sz w:val="24"/>
      <w:lang w:val="en-US"/>
    </w:rPr>
  </w:style>
  <w:style w:type="paragraph" w:customStyle="1" w:styleId="Twordlitera">
    <w:name w:val="Tword_litera"/>
    <w:basedOn w:val="Twordlitlistlistov"/>
    <w:rsid w:val="008303B1"/>
    <w:rPr>
      <w:sz w:val="18"/>
    </w:rPr>
  </w:style>
  <w:style w:type="paragraph" w:customStyle="1" w:styleId="Twordaddfieldtext">
    <w:name w:val="Tword_add_field_text"/>
    <w:basedOn w:val="a"/>
    <w:rsid w:val="008303B1"/>
    <w:pPr>
      <w:widowControl w:val="0"/>
      <w:adjustRightInd w:val="0"/>
      <w:jc w:val="center"/>
      <w:textAlignment w:val="baseline"/>
    </w:pPr>
    <w:rPr>
      <w:rFonts w:ascii="ISOCPEUR" w:hAnsi="ISOCPEUR" w:cs="Arial"/>
      <w:i/>
      <w:sz w:val="22"/>
      <w:szCs w:val="20"/>
    </w:rPr>
  </w:style>
  <w:style w:type="paragraph" w:customStyle="1" w:styleId="Twordaddfieldheads">
    <w:name w:val="Tword_add_field_heads"/>
    <w:basedOn w:val="a"/>
    <w:rsid w:val="008303B1"/>
    <w:pPr>
      <w:widowControl w:val="0"/>
      <w:adjustRightInd w:val="0"/>
      <w:jc w:val="center"/>
      <w:textAlignment w:val="baseline"/>
    </w:pPr>
    <w:rPr>
      <w:rFonts w:ascii="ISOCPEUR" w:hAnsi="ISOCPEUR" w:cs="Arial"/>
      <w:i/>
      <w:sz w:val="22"/>
      <w:szCs w:val="20"/>
    </w:rPr>
  </w:style>
  <w:style w:type="paragraph" w:customStyle="1" w:styleId="Twordtdoc">
    <w:name w:val="Tword_tdoc"/>
    <w:basedOn w:val="a"/>
    <w:rsid w:val="008303B1"/>
    <w:pPr>
      <w:jc w:val="center"/>
    </w:pPr>
    <w:rPr>
      <w:rFonts w:ascii="ISOCPEUR" w:hAnsi="ISOCPEUR" w:cs="Arial"/>
      <w:i/>
      <w:sz w:val="20"/>
      <w:szCs w:val="20"/>
      <w:lang w:val="en-US"/>
    </w:rPr>
  </w:style>
  <w:style w:type="character" w:styleId="a6">
    <w:name w:val="Hyperlink"/>
    <w:uiPriority w:val="99"/>
    <w:rsid w:val="00676AD9"/>
    <w:rPr>
      <w:color w:val="0000FF"/>
      <w:u w:val="single"/>
    </w:rPr>
  </w:style>
  <w:style w:type="paragraph" w:customStyle="1" w:styleId="TwordLRheads">
    <w:name w:val="Tword_LR_heads"/>
    <w:basedOn w:val="a"/>
    <w:rsid w:val="00676AD9"/>
    <w:pPr>
      <w:widowControl w:val="0"/>
      <w:adjustRightInd w:val="0"/>
      <w:spacing w:line="360" w:lineRule="atLeast"/>
      <w:jc w:val="center"/>
      <w:textAlignment w:val="baseline"/>
    </w:pPr>
    <w:rPr>
      <w:rFonts w:ascii="ISOCPEUR" w:hAnsi="ISOCPEUR"/>
      <w:i/>
    </w:rPr>
  </w:style>
  <w:style w:type="paragraph" w:customStyle="1" w:styleId="TwordLRhead">
    <w:name w:val="Tword_LR_head"/>
    <w:basedOn w:val="TwordLRheads"/>
    <w:rsid w:val="00676AD9"/>
    <w:pPr>
      <w:spacing w:line="480" w:lineRule="auto"/>
    </w:pPr>
    <w:rPr>
      <w:sz w:val="32"/>
    </w:rPr>
  </w:style>
  <w:style w:type="paragraph" w:customStyle="1" w:styleId="TwordLRContent">
    <w:name w:val="Tword_LR_Content"/>
    <w:basedOn w:val="Twordizme"/>
    <w:rsid w:val="00676AD9"/>
    <w:pPr>
      <w:widowControl w:val="0"/>
      <w:adjustRightInd w:val="0"/>
      <w:textAlignment w:val="baseline"/>
    </w:pPr>
    <w:rPr>
      <w:rFonts w:cs="Arial"/>
      <w:sz w:val="22"/>
      <w:szCs w:val="18"/>
    </w:rPr>
  </w:style>
  <w:style w:type="paragraph" w:styleId="20">
    <w:name w:val="Body Text Indent 2"/>
    <w:basedOn w:val="a"/>
    <w:rsid w:val="00693C49"/>
    <w:pPr>
      <w:spacing w:line="240" w:lineRule="atLeast"/>
      <w:ind w:firstLine="567"/>
    </w:pPr>
    <w:rPr>
      <w:szCs w:val="20"/>
      <w:lang w:eastAsia="en-US"/>
    </w:rPr>
  </w:style>
  <w:style w:type="paragraph" w:styleId="a7">
    <w:name w:val="Body Text"/>
    <w:basedOn w:val="a"/>
    <w:rsid w:val="00693C49"/>
    <w:rPr>
      <w:szCs w:val="20"/>
      <w:lang w:eastAsia="en-US"/>
    </w:rPr>
  </w:style>
  <w:style w:type="paragraph" w:styleId="a8">
    <w:name w:val="Body Text Indent"/>
    <w:basedOn w:val="a"/>
    <w:rsid w:val="00595EA4"/>
    <w:pPr>
      <w:spacing w:after="120"/>
      <w:ind w:left="283"/>
    </w:pPr>
  </w:style>
  <w:style w:type="paragraph" w:styleId="30">
    <w:name w:val="Body Text Indent 3"/>
    <w:basedOn w:val="a"/>
    <w:rsid w:val="00595EA4"/>
    <w:pPr>
      <w:spacing w:after="120"/>
      <w:ind w:left="283"/>
    </w:pPr>
    <w:rPr>
      <w:sz w:val="16"/>
      <w:szCs w:val="16"/>
    </w:rPr>
  </w:style>
  <w:style w:type="paragraph" w:styleId="21">
    <w:name w:val="Body Text 2"/>
    <w:basedOn w:val="a"/>
    <w:rsid w:val="00595EA4"/>
    <w:pPr>
      <w:spacing w:after="120" w:line="480" w:lineRule="auto"/>
    </w:pPr>
  </w:style>
  <w:style w:type="paragraph" w:customStyle="1" w:styleId="Heading">
    <w:name w:val="Heading"/>
    <w:rsid w:val="00595EA4"/>
    <w:pPr>
      <w:autoSpaceDE w:val="0"/>
      <w:autoSpaceDN w:val="0"/>
      <w:adjustRightInd w:val="0"/>
      <w:jc w:val="center"/>
    </w:pPr>
    <w:rPr>
      <w:rFonts w:ascii="Arial" w:hAnsi="Arial" w:cs="Arial"/>
      <w:b/>
      <w:bCs/>
      <w:sz w:val="24"/>
      <w:szCs w:val="22"/>
      <w:lang w:val="ru-RU" w:eastAsia="en-US"/>
    </w:rPr>
  </w:style>
  <w:style w:type="table" w:styleId="a9">
    <w:name w:val="Table Grid"/>
    <w:basedOn w:val="a1"/>
    <w:rsid w:val="00595E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Plain Text"/>
    <w:basedOn w:val="a"/>
    <w:rsid w:val="00595EA4"/>
    <w:rPr>
      <w:rFonts w:ascii="Courier New" w:hAnsi="Courier New"/>
      <w:sz w:val="20"/>
      <w:szCs w:val="20"/>
      <w:lang w:val="en-US" w:eastAsia="en-US"/>
    </w:rPr>
  </w:style>
  <w:style w:type="character" w:styleId="ab">
    <w:name w:val="FollowedHyperlink"/>
    <w:rsid w:val="00595EA4"/>
    <w:rPr>
      <w:color w:val="800080"/>
      <w:u w:val="single"/>
    </w:rPr>
  </w:style>
  <w:style w:type="paragraph" w:styleId="ac">
    <w:name w:val="Normal (Web)"/>
    <w:basedOn w:val="a"/>
    <w:rsid w:val="00595EA4"/>
    <w:pPr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styleId="ad">
    <w:name w:val="Subtitle"/>
    <w:basedOn w:val="a"/>
    <w:qFormat/>
    <w:rsid w:val="00595EA4"/>
    <w:pPr>
      <w:spacing w:after="60"/>
      <w:jc w:val="center"/>
      <w:outlineLvl w:val="1"/>
    </w:pPr>
    <w:rPr>
      <w:rFonts w:ascii="Arial" w:hAnsi="Arial" w:cs="Arial"/>
      <w:lang w:eastAsia="en-US"/>
    </w:rPr>
  </w:style>
  <w:style w:type="character" w:customStyle="1" w:styleId="Twordfami0">
    <w:name w:val="Tword_fami Знак"/>
    <w:link w:val="Twordfami"/>
    <w:rsid w:val="00C85748"/>
    <w:rPr>
      <w:rFonts w:ascii="ISOCPEUR" w:hAnsi="ISOCPEUR" w:cs="Arial"/>
      <w:i/>
      <w:sz w:val="22"/>
      <w:lang w:val="ru-RU" w:eastAsia="ru-RU" w:bidi="ar-SA"/>
    </w:rPr>
  </w:style>
  <w:style w:type="paragraph" w:styleId="ae">
    <w:name w:val="Document Map"/>
    <w:basedOn w:val="a"/>
    <w:semiHidden/>
    <w:rsid w:val="00DA5B2E"/>
    <w:pPr>
      <w:shd w:val="clear" w:color="auto" w:fill="000080"/>
    </w:pPr>
    <w:rPr>
      <w:rFonts w:ascii="Tahoma" w:hAnsi="Tahoma" w:cs="Tahoma"/>
      <w:b/>
      <w:sz w:val="20"/>
      <w:szCs w:val="20"/>
    </w:rPr>
  </w:style>
  <w:style w:type="character" w:customStyle="1" w:styleId="longtext">
    <w:name w:val="long_text"/>
    <w:rsid w:val="00B7725C"/>
  </w:style>
  <w:style w:type="paragraph" w:styleId="af">
    <w:name w:val="Title"/>
    <w:basedOn w:val="a"/>
    <w:next w:val="a"/>
    <w:link w:val="af0"/>
    <w:qFormat/>
    <w:rsid w:val="00B7725C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0">
    <w:name w:val="Назва Знак"/>
    <w:link w:val="af"/>
    <w:rsid w:val="00B7725C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hps">
    <w:name w:val="hps"/>
    <w:rsid w:val="009D7358"/>
  </w:style>
  <w:style w:type="paragraph" w:styleId="af1">
    <w:name w:val="List Paragraph"/>
    <w:basedOn w:val="a"/>
    <w:uiPriority w:val="34"/>
    <w:qFormat/>
    <w:rsid w:val="00B9610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2">
    <w:name w:val="Balloon Text"/>
    <w:basedOn w:val="a"/>
    <w:link w:val="af3"/>
    <w:rsid w:val="00F37F08"/>
    <w:rPr>
      <w:rFonts w:ascii="Tahoma" w:hAnsi="Tahoma" w:cs="Tahoma"/>
      <w:sz w:val="16"/>
      <w:szCs w:val="16"/>
    </w:rPr>
  </w:style>
  <w:style w:type="character" w:customStyle="1" w:styleId="af3">
    <w:name w:val="Текст у виносці Знак"/>
    <w:link w:val="af2"/>
    <w:rsid w:val="00F37F08"/>
    <w:rPr>
      <w:rFonts w:ascii="Tahoma" w:hAnsi="Tahoma" w:cs="Tahoma"/>
      <w:sz w:val="16"/>
      <w:szCs w:val="16"/>
    </w:rPr>
  </w:style>
  <w:style w:type="character" w:customStyle="1" w:styleId="StyleVerdana">
    <w:name w:val="Style Verdana"/>
    <w:rsid w:val="001818C1"/>
    <w:rPr>
      <w:rFonts w:ascii="Verdana" w:hAnsi="Verdana"/>
      <w:sz w:val="20"/>
    </w:rPr>
  </w:style>
  <w:style w:type="character" w:customStyle="1" w:styleId="atn">
    <w:name w:val="atn"/>
    <w:rsid w:val="001D79B6"/>
  </w:style>
  <w:style w:type="character" w:customStyle="1" w:styleId="10">
    <w:name w:val="Заголовок 1 Знак"/>
    <w:link w:val="1"/>
    <w:rsid w:val="00EA235C"/>
    <w:rPr>
      <w:rFonts w:ascii="Arial" w:hAnsi="Arial"/>
      <w:b/>
      <w:kern w:val="28"/>
      <w:sz w:val="28"/>
      <w:lang w:val="ru-RU" w:eastAsia="en-US"/>
    </w:rPr>
  </w:style>
  <w:style w:type="paragraph" w:customStyle="1" w:styleId="af4">
    <w:name w:val="Название"/>
    <w:basedOn w:val="a"/>
    <w:next w:val="a"/>
    <w:link w:val="af5"/>
    <w:qFormat/>
    <w:rsid w:val="00EA235C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5">
    <w:name w:val="Название Знак"/>
    <w:link w:val="af4"/>
    <w:rsid w:val="00EA235C"/>
    <w:rPr>
      <w:rFonts w:ascii="Cambria" w:hAnsi="Cambria"/>
      <w:b/>
      <w:bCs/>
      <w:kern w:val="28"/>
      <w:sz w:val="32"/>
      <w:szCs w:val="32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45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77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7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5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36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398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201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449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365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97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3136141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9045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221816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1632001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21357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607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631185">
          <w:marLeft w:val="304"/>
          <w:marRight w:val="152"/>
          <w:marTop w:val="152"/>
          <w:marBottom w:val="15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94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8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68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57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823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93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73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9369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4673997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52686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4544272">
                                              <w:marLeft w:val="0"/>
                                              <w:marRight w:val="0"/>
                                              <w:marTop w:val="0"/>
                                              <w:marBottom w:val="4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53995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64534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358748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733843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324690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9855049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8905050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83669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443758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21235170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3335370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11665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82514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61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83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9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5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0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g"/><Relationship Id="rId10" Type="http://schemas.openxmlformats.org/officeDocument/2006/relationships/webSettings" Target="webSetting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jp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Tword%201.07\tword107\Tword_SPDS_A4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Carlsberg Record All" ma:contentTypeID="0x0101007CD8F8EB7FBF30408F31093FED16BD3500B40892880426A140A56674F1FCA24C4C" ma:contentTypeVersion="10" ma:contentTypeDescription="Carlsberg Record All for RMS" ma:contentTypeScope="" ma:versionID="a40c0313bffc86ddd0f69161dc548b73">
  <xsd:schema xmlns:xsd="http://www.w3.org/2001/XMLSchema" xmlns:xs="http://www.w3.org/2001/XMLSchema" xmlns:p="http://schemas.microsoft.com/office/2006/metadata/properties" xmlns:ns1="http://schemas.microsoft.com/sharepoint/v3" xmlns:ns2="ceee5eb5-87c2-4fae-9295-091b6434e7e7" xmlns:ns3="http://schemas.microsoft.com/sharepoint/v3/fields" targetNamespace="http://schemas.microsoft.com/office/2006/metadata/properties" ma:root="true" ma:fieldsID="77949faa999009727bc6cfec67c55dec" ns1:_="" ns2:_="" ns3:_="">
    <xsd:import namespace="http://schemas.microsoft.com/sharepoint/v3"/>
    <xsd:import namespace="ceee5eb5-87c2-4fae-9295-091b6434e7e7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2:Personal_x0020_Data" minOccurs="0"/>
                <xsd:element ref="ns1:ReportOwner" minOccurs="0"/>
                <xsd:element ref="ns3:_Status" minOccurs="0"/>
                <xsd:element ref="ns2:g3d252f8bb6a446392d7fbae9f20ca77" minOccurs="0"/>
                <xsd:element ref="ns2:f7478c969a8641d5baa173d1d5521f31" minOccurs="0"/>
                <xsd:element ref="ns2:babbe3605a02458db1656e216f46caad" minOccurs="0"/>
                <xsd:element ref="ns2:g495c6ceaa09411c9cb3500051561ead" minOccurs="0"/>
                <xsd:element ref="ns2:j57207e2f41d49329a73939b6d2a0839" minOccurs="0"/>
                <xsd:element ref="ns2:TaxCatchAll" minOccurs="0"/>
                <xsd:element ref="ns2:p00bec507ce3468280d01feea6306a5a" minOccurs="0"/>
                <xsd:element ref="ns2:TaxCatchAllLabel" minOccurs="0"/>
                <xsd:element ref="ns2:le6e63c9d2e64872aab0a73d5d11e2a6" minOccurs="0"/>
                <xsd:element ref="ns2:ae826311e4bf47a9b736592b9801082c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Owner" ma:index="11" nillable="true" ma:displayName="Владелец" ma:description="Владелец этого документа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Personal_x0020_Data" ma:index="5" nillable="true" ma:displayName="Personal Data" ma:default="0" ma:description="Select “yes” if your file contains personal data" ma:internalName="Personal_x0020_Data">
      <xsd:simpleType>
        <xsd:restriction base="dms:Boolean"/>
      </xsd:simpleType>
    </xsd:element>
    <xsd:element name="g3d252f8bb6a446392d7fbae9f20ca77" ma:index="14" ma:taxonomy="true" ma:internalName="g3d252f8bb6a446392d7fbae9f20ca77" ma:taxonomyFieldName="Classification" ma:displayName="Classification" ma:readOnly="false" ma:default="1;#Internal|7dc45b93-a046-4ff3-ae14-bc3e86b23e83" ma:fieldId="{03d252f8-bb6a-4463-92d7-fbae9f20ca77}" ma:sspId="c1e3c67d-ebb3-4cf1-834a-e0d186fa1341" ma:termSetId="f160985f-d692-415c-9f3b-0288bb8a4ffd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f7478c969a8641d5baa173d1d5521f31" ma:index="17" nillable="true" ma:taxonomy="true" ma:internalName="f7478c969a8641d5baa173d1d5521f31" ma:taxonomyFieldName="Country" ma:displayName="Country" ma:default="" ma:fieldId="{f7478c96-9a86-41d5-baa1-73d1d5521f31}" ma:taxonomyMulti="true" ma:sspId="c1e3c67d-ebb3-4cf1-834a-e0d186fa1341" ma:termSetId="63f9ade8-e5e7-4d20-8876-d97265c45fed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abbe3605a02458db1656e216f46caad" ma:index="19" nillable="true" ma:taxonomy="true" ma:internalName="babbe3605a02458db1656e216f46caad" ma:taxonomyFieldName="Carlsberg_x0020_Tags" ma:displayName="Carlsberg Tags" ma:default="" ma:fieldId="{babbe360-5a02-458d-b165-6e216f46caad}" ma:taxonomyMulti="true" ma:sspId="c1e3c67d-ebb3-4cf1-834a-e0d186fa1341" ma:termSetId="006d8808-6a32-42b9-976e-61ef6c0dc6f3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g495c6ceaa09411c9cb3500051561ead" ma:index="20" nillable="true" ma:taxonomy="true" ma:internalName="g495c6ceaa09411c9cb3500051561ead" ma:taxonomyFieldName="CarlsbergCompany" ma:displayName="Carlsberg company" ma:default="" ma:fieldId="{0495c6ce-aa09-411c-9cb3-500051561ead}" ma:taxonomyMulti="true" ma:sspId="c1e3c67d-ebb3-4cf1-834a-e0d186fa1341" ma:termSetId="c4b9e348-d62f-4b16-bf10-3e87e48fb0f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j57207e2f41d49329a73939b6d2a0839" ma:index="21" nillable="true" ma:taxonomy="true" ma:internalName="j57207e2f41d49329a73939b6d2a0839" ma:taxonomyFieldName="Brand" ma:displayName="Brand" ma:default="" ma:fieldId="{357207e2-f41d-4932-9a73-939b6d2a0839}" ma:taxonomyMulti="true" ma:sspId="c1e3c67d-ebb3-4cf1-834a-e0d186fa1341" ma:termSetId="992b2d45-39f8-441b-81aa-07bb2b6591a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22" nillable="true" ma:displayName="Taxonomy Catch All Column" ma:hidden="true" ma:list="{7ae00530-98da-44a7-9e09-b190f774f088}" ma:internalName="TaxCatchAll" ma:showField="CatchAllData" ma:web="8a410767-c5e3-44f8-be8b-1ef51570a38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00bec507ce3468280d01feea6306a5a" ma:index="23" nillable="true" ma:taxonomy="true" ma:internalName="p00bec507ce3468280d01feea6306a5a" ma:taxonomyFieldName="OtherParty" ma:displayName="Other party" ma:default="" ma:fieldId="{900bec50-7ce3-4682-80d0-1feea6306a5a}" ma:taxonomyMulti="true" ma:sspId="c1e3c67d-ebb3-4cf1-834a-e0d186fa1341" ma:termSetId="c5c410c9-6ada-4aba-9ff7-8a112955d2d7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4" nillable="true" ma:displayName="Taxonomy Catch All Column1" ma:hidden="true" ma:list="{7ae00530-98da-44a7-9e09-b190f774f088}" ma:internalName="TaxCatchAllLabel" ma:readOnly="true" ma:showField="CatchAllDataLabel" ma:web="8a410767-c5e3-44f8-be8b-1ef51570a38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e6e63c9d2e64872aab0a73d5d11e2a6" ma:index="26" nillable="true" ma:taxonomy="true" ma:internalName="le6e63c9d2e64872aab0a73d5d11e2a6" ma:taxonomyFieldName="Carlsberg_x0020_Function" ma:displayName="Carlsberg Function" ma:default="" ma:fieldId="{5e6e63c9-d2e6-4872-aab0-a73d5d11e2a6}" ma:taxonomyMulti="true" ma:sspId="c1e3c67d-ebb3-4cf1-834a-e0d186fa1341" ma:termSetId="b2d92aa7-3c4a-41e7-9366-5724252580d6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ae826311e4bf47a9b736592b9801082c" ma:index="27" nillable="true" ma:taxonomy="true" ma:internalName="ae826311e4bf47a9b736592b9801082c" ma:taxonomyFieldName="Carlsberg_x0020_Content" ma:displayName="Carlsberg Content" ma:default="" ma:fieldId="{ae826311-e4bf-47a9-b736-592b9801082c}" ma:sspId="c1e3c67d-ebb3-4cf1-834a-e0d186fa1341" ma:termSetId="5c4e68ef-8df0-452d-b0bc-2dc248333b84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Status" ma:index="12" nillable="true" ma:displayName="Состояние" ma:description="Insert status (Example: Draft, Reviewed, Final, Expired)" ma:format="Dropdown" ma:internalName="_Status">
      <xsd:simpleType>
        <xsd:union memberTypes="dms:Text">
          <xsd:simpleType>
            <xsd:restriction base="dms:Choice">
              <xsd:enumeration value="Not Started"/>
              <xsd:enumeration value="Draft"/>
              <xsd:enumeration value="Reviewed"/>
              <xsd:enumeration value="Scheduled"/>
              <xsd:enumeration value="Published"/>
              <xsd:enumeration value="Final"/>
              <xsd:enumeration value="Expired"/>
            </xsd:restriction>
          </xsd:simpleType>
        </xsd:un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5" ma:displayName="Тип контента"/>
        <xsd:element ref="dc:title" minOccurs="0" maxOccurs="1" ma:index="1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 ma:displayName="Состояние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?mso-contentType ?>
<SharedContentType xmlns="Microsoft.SharePoint.Taxonomy.ContentTypeSync" SourceId="c1e3c67d-ebb3-4cf1-834a-e0d186fa1341" ContentTypeId="0x0101007CD8F8EB7FBF30408F31093FED16BD35" PreviousValue="false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g495c6ceaa09411c9cb3500051561ead xmlns="ceee5eb5-87c2-4fae-9295-091b6434e7e7">
      <Terms xmlns="http://schemas.microsoft.com/office/infopath/2007/PartnerControls"/>
    </g495c6ceaa09411c9cb3500051561ead>
    <f7478c969a8641d5baa173d1d5521f31 xmlns="ceee5eb5-87c2-4fae-9295-091b6434e7e7">
      <Terms xmlns="http://schemas.microsoft.com/office/infopath/2007/PartnerControls"/>
    </f7478c969a8641d5baa173d1d5521f31>
    <j57207e2f41d49329a73939b6d2a0839 xmlns="ceee5eb5-87c2-4fae-9295-091b6434e7e7">
      <Terms xmlns="http://schemas.microsoft.com/office/infopath/2007/PartnerControls"/>
    </j57207e2f41d49329a73939b6d2a0839>
    <ReportOwner xmlns="http://schemas.microsoft.com/sharepoint/v3">
      <UserInfo>
        <DisplayName/>
        <AccountId xsi:nil="true"/>
        <AccountType/>
      </UserInfo>
    </ReportOwner>
    <p00bec507ce3468280d01feea6306a5a xmlns="ceee5eb5-87c2-4fae-9295-091b6434e7e7">
      <Terms xmlns="http://schemas.microsoft.com/office/infopath/2007/PartnerControls"/>
    </p00bec507ce3468280d01feea6306a5a>
    <babbe3605a02458db1656e216f46caad xmlns="ceee5eb5-87c2-4fae-9295-091b6434e7e7">
      <Terms xmlns="http://schemas.microsoft.com/office/infopath/2007/PartnerControls"/>
    </babbe3605a02458db1656e216f46caad>
    <Personal_x0020_Data xmlns="ceee5eb5-87c2-4fae-9295-091b6434e7e7">false</Personal_x0020_Data>
    <le6e63c9d2e64872aab0a73d5d11e2a6 xmlns="ceee5eb5-87c2-4fae-9295-091b6434e7e7">
      <Terms xmlns="http://schemas.microsoft.com/office/infopath/2007/PartnerControls"/>
    </le6e63c9d2e64872aab0a73d5d11e2a6>
    <ae826311e4bf47a9b736592b9801082c xmlns="ceee5eb5-87c2-4fae-9295-091b6434e7e7">
      <Terms xmlns="http://schemas.microsoft.com/office/infopath/2007/PartnerControls"/>
    </ae826311e4bf47a9b736592b9801082c>
    <TaxCatchAll xmlns="ceee5eb5-87c2-4fae-9295-091b6434e7e7">
      <Value>1</Value>
    </TaxCatchAll>
    <g3d252f8bb6a446392d7fbae9f20ca77 xmlns="ceee5eb5-87c2-4fae-9295-091b6434e7e7">
      <Terms xmlns="http://schemas.microsoft.com/office/infopath/2007/PartnerControls">
        <TermInfo xmlns="http://schemas.microsoft.com/office/infopath/2007/PartnerControls">
          <TermName xmlns="http://schemas.microsoft.com/office/infopath/2007/PartnerControls">Internal</TermName>
          <TermId xmlns="http://schemas.microsoft.com/office/infopath/2007/PartnerControls">7dc45b93-a046-4ff3-ae14-bc3e86b23e83</TermId>
        </TermInfo>
      </Terms>
    </g3d252f8bb6a446392d7fbae9f20ca77>
    <_Status xmlns="http://schemas.microsoft.com/sharepoint/v3/fields" xsi:nil="true"/>
  </documentManagement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0D91B26-AEF9-422C-910C-ACAF69E3D13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641FFD-02B0-410C-8A81-283F4DF711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eee5eb5-87c2-4fae-9295-091b6434e7e7"/>
    <ds:schemaRef ds:uri="http://schemas.microsoft.com/sharepoint/v3/field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37E8686-0677-46A3-921E-0E8149D269DB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164C8D0E-8C96-418B-9D39-50EEEE0ABC39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1A3D0B44-7EFB-4448-BA0B-F300DEA6DAFF}">
  <ds:schemaRefs>
    <ds:schemaRef ds:uri="http://schemas.microsoft.com/office/2006/metadata/properties"/>
    <ds:schemaRef ds:uri="http://schemas.microsoft.com/office/infopath/2007/PartnerControls"/>
    <ds:schemaRef ds:uri="ceee5eb5-87c2-4fae-9295-091b6434e7e7"/>
    <ds:schemaRef ds:uri="http://schemas.microsoft.com/sharepoint/v3"/>
    <ds:schemaRef ds:uri="http://schemas.microsoft.com/sharepoint/v3/fields"/>
  </ds:schemaRefs>
</ds:datastoreItem>
</file>

<file path=customXml/itemProps6.xml><?xml version="1.0" encoding="utf-8"?>
<ds:datastoreItem xmlns:ds="http://schemas.openxmlformats.org/officeDocument/2006/customXml" ds:itemID="{D93F5BE9-0040-4926-A2B6-19A537AF955F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Tword_SPDS_A4</Template>
  <TotalTime>2</TotalTime>
  <Pages>15</Pages>
  <Words>3847</Words>
  <Characters>21929</Characters>
  <Application>Microsoft Office Word</Application>
  <DocSecurity>0</DocSecurity>
  <Lines>182</Lines>
  <Paragraphs>51</Paragraphs>
  <ScaleCrop>false</ScaleCrop>
  <Company>org</Company>
  <LinksUpToDate>false</LinksUpToDate>
  <CharactersWithSpaces>25725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Этот текст приведен здесь для настройки шаблона</dc:title>
  <dc:subject/>
  <dc:creator>Александр</dc:creator>
  <cp:keywords/>
  <cp:lastModifiedBy>Roksolyana Pasichnyuk</cp:lastModifiedBy>
  <cp:revision>2</cp:revision>
  <cp:lastPrinted>2019-02-05T17:25:00Z</cp:lastPrinted>
  <dcterms:created xsi:type="dcterms:W3CDTF">2026-09-01T12:10:00Z</dcterms:created>
  <dcterms:modified xsi:type="dcterms:W3CDTF">2026-09-01T12:10:00Z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CatchAll">
    <vt:lpwstr>1;#Internal|7dc45b93-a046-4ff3-ae14-bc3e86b23e83</vt:lpwstr>
  </property>
  <property fmtid="{D5CDD505-2E9C-101B-9397-08002B2CF9AE}" pid="3" name="g3d252f8bb6a446392d7fbae9f20ca77">
    <vt:lpwstr>Internal|7dc45b93-a046-4ff3-ae14-bc3e86b23e83</vt:lpwstr>
  </property>
  <property fmtid="{D5CDD505-2E9C-101B-9397-08002B2CF9AE}" pid="4" name="f7478c969a8641d5baa173d1d5521f31">
    <vt:lpwstr/>
  </property>
  <property fmtid="{D5CDD505-2E9C-101B-9397-08002B2CF9AE}" pid="5" name="Personal Data">
    <vt:lpwstr>0</vt:lpwstr>
  </property>
  <property fmtid="{D5CDD505-2E9C-101B-9397-08002B2CF9AE}" pid="6" name="_Status">
    <vt:lpwstr/>
  </property>
  <property fmtid="{D5CDD505-2E9C-101B-9397-08002B2CF9AE}" pid="7" name="g495c6ceaa09411c9cb3500051561ead">
    <vt:lpwstr/>
  </property>
  <property fmtid="{D5CDD505-2E9C-101B-9397-08002B2CF9AE}" pid="8" name="le6e63c9d2e64872aab0a73d5d11e2a6">
    <vt:lpwstr/>
  </property>
  <property fmtid="{D5CDD505-2E9C-101B-9397-08002B2CF9AE}" pid="9" name="p00bec507ce3468280d01feea6306a5a">
    <vt:lpwstr/>
  </property>
  <property fmtid="{D5CDD505-2E9C-101B-9397-08002B2CF9AE}" pid="10" name="j57207e2f41d49329a73939b6d2a0839">
    <vt:lpwstr/>
  </property>
  <property fmtid="{D5CDD505-2E9C-101B-9397-08002B2CF9AE}" pid="11" name="ae826311e4bf47a9b736592b9801082c">
    <vt:lpwstr/>
  </property>
  <property fmtid="{D5CDD505-2E9C-101B-9397-08002B2CF9AE}" pid="12" name="ReportOwner">
    <vt:lpwstr/>
  </property>
  <property fmtid="{D5CDD505-2E9C-101B-9397-08002B2CF9AE}" pid="13" name="babbe3605a02458db1656e216f46caad">
    <vt:lpwstr/>
  </property>
  <property fmtid="{D5CDD505-2E9C-101B-9397-08002B2CF9AE}" pid="14" name="Classification">
    <vt:lpwstr>1;#Internal|7dc45b93-a046-4ff3-ae14-bc3e86b23e83</vt:lpwstr>
  </property>
  <property fmtid="{D5CDD505-2E9C-101B-9397-08002B2CF9AE}" pid="15" name="OtherParty">
    <vt:lpwstr/>
  </property>
  <property fmtid="{D5CDD505-2E9C-101B-9397-08002B2CF9AE}" pid="16" name="Carlsberg Tags">
    <vt:lpwstr/>
  </property>
  <property fmtid="{D5CDD505-2E9C-101B-9397-08002B2CF9AE}" pid="17" name="Carlsberg Content">
    <vt:lpwstr/>
  </property>
  <property fmtid="{D5CDD505-2E9C-101B-9397-08002B2CF9AE}" pid="18" name="MediaServiceImageTags">
    <vt:lpwstr/>
  </property>
  <property fmtid="{D5CDD505-2E9C-101B-9397-08002B2CF9AE}" pid="19" name="Carlsberg_x0020_Content">
    <vt:lpwstr/>
  </property>
  <property fmtid="{D5CDD505-2E9C-101B-9397-08002B2CF9AE}" pid="20" name="Brand">
    <vt:lpwstr/>
  </property>
  <property fmtid="{D5CDD505-2E9C-101B-9397-08002B2CF9AE}" pid="21" name="CarlsbergCompany">
    <vt:lpwstr/>
  </property>
  <property fmtid="{D5CDD505-2E9C-101B-9397-08002B2CF9AE}" pid="22" name="Carlsberg Function">
    <vt:lpwstr/>
  </property>
  <property fmtid="{D5CDD505-2E9C-101B-9397-08002B2CF9AE}" pid="23" name="Carlsberg_x0020_Tags">
    <vt:lpwstr/>
  </property>
  <property fmtid="{D5CDD505-2E9C-101B-9397-08002B2CF9AE}" pid="24" name="lcf76f155ced4ddcb4097134ff3c332f">
    <vt:lpwstr/>
  </property>
  <property fmtid="{D5CDD505-2E9C-101B-9397-08002B2CF9AE}" pid="25" name="Country">
    <vt:lpwstr/>
  </property>
  <property fmtid="{D5CDD505-2E9C-101B-9397-08002B2CF9AE}" pid="26" name="Carlsberg_x0020_Function">
    <vt:lpwstr/>
  </property>
  <property fmtid="{D5CDD505-2E9C-101B-9397-08002B2CF9AE}" pid="27" name="ContentTypeId">
    <vt:lpwstr>0x0101007CD8F8EB7FBF30408F31093FED16BD3500B40892880426A140A56674F1FCA24C4C</vt:lpwstr>
  </property>
</Properties>
</file>